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83B2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1F35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142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7F24B2" w:rsidRDefault="007F24B2" w:rsidP="007F24B2">
      <w:pPr>
        <w:spacing w:line="620" w:lineRule="exact"/>
        <w:ind w:firstLineChars="200" w:firstLine="480"/>
        <w:rPr>
          <w:rFonts w:ascii="Times New Roman" w:eastAsia="楷体_GB2312" w:hAnsi="Times New Roman" w:cs="楷体_GB2312"/>
          <w:color w:val="4F81BD" w:themeColor="accent1"/>
          <w:kern w:val="32"/>
          <w:sz w:val="24"/>
          <w:szCs w:val="24"/>
        </w:rPr>
      </w:pPr>
    </w:p>
    <w:p w:rsidR="00F67A36" w:rsidRPr="008D5831" w:rsidRDefault="007D185C" w:rsidP="00B11A6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杜艳</w:t>
      </w:r>
      <w:r w:rsidR="00015C64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fldChar w:fldCharType="begin"/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instrText xml:space="preserve"> AUTOTEXTLIST  \* MERGEFORMAT </w:instrText>
      </w:r>
      <w:r w:rsidR="00015C64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fldChar w:fldCharType="end"/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0C67FE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1993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</w:t>
      </w:r>
      <w:r w:rsidR="007F24B2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，户籍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贵州省遵义</w:t>
      </w:r>
      <w:r w:rsid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8D5831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无固定职业</w:t>
      </w:r>
      <w:r w:rsidR="007F24B2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B917EF" w:rsidP="00B11A6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晋江市人民法院于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496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号刑事判决，以被告人杜艳犯抢劫罪，判处有期徒刑三年九个月（刑期自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日止），并处罚金人民币三千元；责令退出赃款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1026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元。宣判后，同案不服，提出上诉。泉州市中级人民法院于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559</w:t>
      </w:r>
      <w:r w:rsidR="00EA2D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号刑事裁定，驳回上诉，维持原判。判决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生效后，于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EA2D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交付</w:t>
      </w:r>
      <w:r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福州监狱执行刑罚。</w:t>
      </w:r>
      <w:r w:rsidR="00EA2D20" w:rsidRPr="00EA2D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现在第五监区</w:t>
      </w:r>
      <w:r w:rsidR="00EA2D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十四</w:t>
      </w:r>
      <w:r w:rsidR="00EA2D20" w:rsidRPr="00EA2D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分监区服刑，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属宽管级罪犯。</w:t>
      </w:r>
    </w:p>
    <w:p w:rsidR="00D25D7D" w:rsidRPr="008D5831" w:rsidRDefault="00D25D7D" w:rsidP="00B11A6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8D5831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  <w:r w:rsidR="000C67FE" w:rsidRPr="008D5831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</w:p>
    <w:p w:rsidR="00B565B6" w:rsidRPr="008D5831" w:rsidRDefault="00F67A36" w:rsidP="00B11A6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11A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5468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3172.9</w:t>
      </w:r>
      <w:r w:rsidR="0046738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5A59D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5A59D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0D56C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5A59D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无一次性扣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="00B917EF" w:rsidRP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分以上记录</w:t>
      </w:r>
      <w:r w:rsid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5A59D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近三个月无扣分）</w:t>
      </w:r>
      <w:r w:rsidR="00C026D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C026D7" w:rsidRPr="008D5831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B565B6" w:rsidRPr="008D5831" w:rsidRDefault="00B565B6" w:rsidP="00B11A6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</w:t>
      </w:r>
      <w:r w:rsidR="008A22B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0F2CA1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8D5831" w:rsidRDefault="00B565B6" w:rsidP="00B11A6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7D185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7D185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7D185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7D185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7D185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7D185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7D185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7D185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7D185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A22B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8A22B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A22BC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771F8F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D79C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9D79C2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9D79C2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D79C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9D79C2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9D79C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AA0848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0D56C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B11A64" w:rsidRDefault="00C9065E" w:rsidP="00EE00C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</w:t>
      </w:r>
      <w:r w:rsidR="007446AA" w:rsidRPr="007446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="007446AA" w:rsidRPr="007446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元，退赃款</w:t>
      </w:r>
      <w:r w:rsidR="007446AA" w:rsidRPr="007446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1026</w:t>
      </w:r>
      <w:r w:rsidR="007446AA" w:rsidRPr="007446A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</w:t>
      </w:r>
      <w:r w:rsidR="00EE00CB" w:rsidRPr="00EE00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本次已全部缴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清</w:t>
      </w:r>
      <w:r w:rsidR="00EE00CB" w:rsidRPr="00EE00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，有缴款凭证。</w:t>
      </w:r>
    </w:p>
    <w:p w:rsidR="00F67A36" w:rsidRPr="008D5831" w:rsidRDefault="0040724D" w:rsidP="00B11A6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1F35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F35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F35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 w:rsidR="00B543F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C026D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个工作日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8D5831" w:rsidRDefault="00C026D7" w:rsidP="00B11A6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杜艳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917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杜艳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1F35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B49B2" w:rsidRDefault="00F67A36" w:rsidP="00FB49B2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此致</w:t>
      </w:r>
    </w:p>
    <w:p w:rsidR="00F67A36" w:rsidRPr="00FB49B2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FB49B2" w:rsidRDefault="008D2DE3" w:rsidP="00FB49B2">
      <w:pPr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F67A36" w:rsidRPr="00FB49B2" w:rsidRDefault="00532883" w:rsidP="00FB49B2">
      <w:pPr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附件：⒈罪犯</w:t>
      </w:r>
      <w:r w:rsidR="00B917EF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杜艳</w:t>
      </w:r>
      <w:r w:rsidR="00F67A36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减刑卷宗</w:t>
      </w:r>
      <w:r w:rsidR="00B543F5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壹</w:t>
      </w:r>
      <w:r w:rsidR="00F67A36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册</w:t>
      </w:r>
    </w:p>
    <w:p w:rsidR="00F67A36" w:rsidRPr="00FB49B2" w:rsidRDefault="00F67A36" w:rsidP="00FB49B2">
      <w:pPr>
        <w:ind w:rightChars="-15" w:right="-31"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⒉</w:t>
      </w:r>
      <w:r w:rsidR="00532883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</w:t>
      </w:r>
      <w:r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减刑建议书</w:t>
      </w:r>
      <w:r w:rsidR="00B543F5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伍</w:t>
      </w:r>
      <w:r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份</w:t>
      </w:r>
    </w:p>
    <w:p w:rsidR="004F55FB" w:rsidRPr="00FB49B2" w:rsidRDefault="004F55FB">
      <w:pPr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466FB4" w:rsidRPr="00FB49B2" w:rsidRDefault="00466FB4" w:rsidP="00FB49B2">
      <w:pPr>
        <w:ind w:rightChars="-15" w:right="-31"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466FB4" w:rsidRPr="00FB49B2" w:rsidRDefault="00466FB4" w:rsidP="00FB49B2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福建省福州监狱</w:t>
      </w:r>
    </w:p>
    <w:p w:rsidR="00F67A36" w:rsidRPr="00AE4C0D" w:rsidRDefault="00FC1E87" w:rsidP="00FC1E87">
      <w:pPr>
        <w:spacing w:line="620" w:lineRule="exact"/>
        <w:ind w:rightChars="400" w:right="840"/>
        <w:jc w:val="right"/>
        <w:rPr>
          <w:rFonts w:ascii="仿宋_GB2312" w:eastAsia="仿宋_GB2312" w:hAnsi="宋体"/>
          <w:sz w:val="30"/>
          <w:szCs w:val="30"/>
        </w:rPr>
      </w:pPr>
      <w:r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C83B2E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6FB4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F35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6FB4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F35D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bookmarkStart w:id="0" w:name="_GoBack"/>
      <w:bookmarkEnd w:id="0"/>
      <w:r w:rsidR="00466FB4" w:rsidRPr="00FB49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</w:p>
    <w:sectPr w:rsidR="00F67A36" w:rsidRPr="00AE4C0D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EAF" w:rsidRDefault="00210EAF" w:rsidP="00F83AC6">
      <w:r>
        <w:separator/>
      </w:r>
    </w:p>
  </w:endnote>
  <w:endnote w:type="continuationSeparator" w:id="1">
    <w:p w:rsidR="00210EAF" w:rsidRDefault="00210EAF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EAF" w:rsidRDefault="00210EAF" w:rsidP="00F83AC6">
      <w:r>
        <w:separator/>
      </w:r>
    </w:p>
  </w:footnote>
  <w:footnote w:type="continuationSeparator" w:id="1">
    <w:p w:rsidR="00210EAF" w:rsidRDefault="00210EAF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4B2"/>
    <w:rsid w:val="00015C64"/>
    <w:rsid w:val="00047F24"/>
    <w:rsid w:val="000575D4"/>
    <w:rsid w:val="000739C8"/>
    <w:rsid w:val="00095798"/>
    <w:rsid w:val="000A29ED"/>
    <w:rsid w:val="000A330C"/>
    <w:rsid w:val="000A62B9"/>
    <w:rsid w:val="000B0A17"/>
    <w:rsid w:val="000B2AF5"/>
    <w:rsid w:val="000C67FE"/>
    <w:rsid w:val="000D3F6C"/>
    <w:rsid w:val="000D56C7"/>
    <w:rsid w:val="000F2CA1"/>
    <w:rsid w:val="000F4FD4"/>
    <w:rsid w:val="00115127"/>
    <w:rsid w:val="00117BE0"/>
    <w:rsid w:val="00127A63"/>
    <w:rsid w:val="00133B79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06F"/>
    <w:rsid w:val="001E3405"/>
    <w:rsid w:val="001F35D8"/>
    <w:rsid w:val="00200C71"/>
    <w:rsid w:val="00205472"/>
    <w:rsid w:val="00210EAF"/>
    <w:rsid w:val="00215B93"/>
    <w:rsid w:val="00224CF6"/>
    <w:rsid w:val="00237C41"/>
    <w:rsid w:val="00245F8D"/>
    <w:rsid w:val="002552AD"/>
    <w:rsid w:val="00293575"/>
    <w:rsid w:val="002950E1"/>
    <w:rsid w:val="002B530B"/>
    <w:rsid w:val="002D625B"/>
    <w:rsid w:val="002D664E"/>
    <w:rsid w:val="002E4E85"/>
    <w:rsid w:val="002F0746"/>
    <w:rsid w:val="002F7A99"/>
    <w:rsid w:val="0030371A"/>
    <w:rsid w:val="003269D7"/>
    <w:rsid w:val="00341EC4"/>
    <w:rsid w:val="00354686"/>
    <w:rsid w:val="00362E3C"/>
    <w:rsid w:val="00372BBB"/>
    <w:rsid w:val="003739AB"/>
    <w:rsid w:val="0039420E"/>
    <w:rsid w:val="003965DA"/>
    <w:rsid w:val="003A5E4C"/>
    <w:rsid w:val="003B2F6C"/>
    <w:rsid w:val="003B7233"/>
    <w:rsid w:val="003C41AE"/>
    <w:rsid w:val="003C4959"/>
    <w:rsid w:val="003D1A7E"/>
    <w:rsid w:val="00405509"/>
    <w:rsid w:val="0040724D"/>
    <w:rsid w:val="00414D6D"/>
    <w:rsid w:val="00422398"/>
    <w:rsid w:val="004519CD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C617F"/>
    <w:rsid w:val="004E6C1F"/>
    <w:rsid w:val="004E6D1C"/>
    <w:rsid w:val="004F3C63"/>
    <w:rsid w:val="004F55FB"/>
    <w:rsid w:val="0050215A"/>
    <w:rsid w:val="005250B5"/>
    <w:rsid w:val="00525CFD"/>
    <w:rsid w:val="00525D6E"/>
    <w:rsid w:val="00532883"/>
    <w:rsid w:val="00535A0B"/>
    <w:rsid w:val="005365C7"/>
    <w:rsid w:val="00565E7E"/>
    <w:rsid w:val="005707D2"/>
    <w:rsid w:val="005779D5"/>
    <w:rsid w:val="00582D7D"/>
    <w:rsid w:val="005A55BF"/>
    <w:rsid w:val="005A59D7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7308A"/>
    <w:rsid w:val="0069720A"/>
    <w:rsid w:val="006B070F"/>
    <w:rsid w:val="006D1C70"/>
    <w:rsid w:val="006E63BD"/>
    <w:rsid w:val="006F2F01"/>
    <w:rsid w:val="007116CA"/>
    <w:rsid w:val="007266C8"/>
    <w:rsid w:val="00727C9B"/>
    <w:rsid w:val="0073283B"/>
    <w:rsid w:val="00740135"/>
    <w:rsid w:val="0074225C"/>
    <w:rsid w:val="007446AA"/>
    <w:rsid w:val="00752A29"/>
    <w:rsid w:val="007576B7"/>
    <w:rsid w:val="00771F8F"/>
    <w:rsid w:val="00782B3A"/>
    <w:rsid w:val="007843B5"/>
    <w:rsid w:val="007A444B"/>
    <w:rsid w:val="007B303A"/>
    <w:rsid w:val="007B3170"/>
    <w:rsid w:val="007C7A8D"/>
    <w:rsid w:val="007D185C"/>
    <w:rsid w:val="007E1F24"/>
    <w:rsid w:val="007F24B2"/>
    <w:rsid w:val="007F327F"/>
    <w:rsid w:val="0080515A"/>
    <w:rsid w:val="00805F38"/>
    <w:rsid w:val="00807292"/>
    <w:rsid w:val="0083431A"/>
    <w:rsid w:val="00883944"/>
    <w:rsid w:val="00884024"/>
    <w:rsid w:val="00892A34"/>
    <w:rsid w:val="008A22BC"/>
    <w:rsid w:val="008B1266"/>
    <w:rsid w:val="008C11D1"/>
    <w:rsid w:val="008D2DE3"/>
    <w:rsid w:val="008D5831"/>
    <w:rsid w:val="008D5912"/>
    <w:rsid w:val="009021CF"/>
    <w:rsid w:val="00937E87"/>
    <w:rsid w:val="00961B01"/>
    <w:rsid w:val="0098250D"/>
    <w:rsid w:val="009B58E9"/>
    <w:rsid w:val="009D3548"/>
    <w:rsid w:val="009D61F3"/>
    <w:rsid w:val="009D79C2"/>
    <w:rsid w:val="009F108B"/>
    <w:rsid w:val="009F5515"/>
    <w:rsid w:val="00A14B85"/>
    <w:rsid w:val="00A16080"/>
    <w:rsid w:val="00A26FD3"/>
    <w:rsid w:val="00A3262C"/>
    <w:rsid w:val="00A35EC2"/>
    <w:rsid w:val="00A37D26"/>
    <w:rsid w:val="00A45030"/>
    <w:rsid w:val="00A478BC"/>
    <w:rsid w:val="00A504C6"/>
    <w:rsid w:val="00A74491"/>
    <w:rsid w:val="00A75E02"/>
    <w:rsid w:val="00A9402B"/>
    <w:rsid w:val="00A9556B"/>
    <w:rsid w:val="00AA0848"/>
    <w:rsid w:val="00AC2E58"/>
    <w:rsid w:val="00AC62D7"/>
    <w:rsid w:val="00AC71EE"/>
    <w:rsid w:val="00AE4C0D"/>
    <w:rsid w:val="00AF0786"/>
    <w:rsid w:val="00AF37AC"/>
    <w:rsid w:val="00B066A4"/>
    <w:rsid w:val="00B11A64"/>
    <w:rsid w:val="00B21074"/>
    <w:rsid w:val="00B3723B"/>
    <w:rsid w:val="00B47578"/>
    <w:rsid w:val="00B543F5"/>
    <w:rsid w:val="00B565B6"/>
    <w:rsid w:val="00B61F9D"/>
    <w:rsid w:val="00B86060"/>
    <w:rsid w:val="00B905A2"/>
    <w:rsid w:val="00B917EF"/>
    <w:rsid w:val="00BC2227"/>
    <w:rsid w:val="00BC436B"/>
    <w:rsid w:val="00BE58DA"/>
    <w:rsid w:val="00BF22B7"/>
    <w:rsid w:val="00BF2F54"/>
    <w:rsid w:val="00C00454"/>
    <w:rsid w:val="00C01DDA"/>
    <w:rsid w:val="00C026D7"/>
    <w:rsid w:val="00C22E60"/>
    <w:rsid w:val="00C47509"/>
    <w:rsid w:val="00C56E9B"/>
    <w:rsid w:val="00C652C4"/>
    <w:rsid w:val="00C774DB"/>
    <w:rsid w:val="00C81917"/>
    <w:rsid w:val="00C83B2E"/>
    <w:rsid w:val="00C9065E"/>
    <w:rsid w:val="00CD1BA2"/>
    <w:rsid w:val="00CF122F"/>
    <w:rsid w:val="00D1746B"/>
    <w:rsid w:val="00D25D7D"/>
    <w:rsid w:val="00D54DF7"/>
    <w:rsid w:val="00D6658A"/>
    <w:rsid w:val="00D9026F"/>
    <w:rsid w:val="00D9766C"/>
    <w:rsid w:val="00DB03BD"/>
    <w:rsid w:val="00DB4098"/>
    <w:rsid w:val="00DB5F69"/>
    <w:rsid w:val="00DC27C6"/>
    <w:rsid w:val="00DC4502"/>
    <w:rsid w:val="00DD2068"/>
    <w:rsid w:val="00DE4193"/>
    <w:rsid w:val="00E045D9"/>
    <w:rsid w:val="00E13CAA"/>
    <w:rsid w:val="00E40ADA"/>
    <w:rsid w:val="00E4441F"/>
    <w:rsid w:val="00E53595"/>
    <w:rsid w:val="00E53D6B"/>
    <w:rsid w:val="00E60B4D"/>
    <w:rsid w:val="00E91ABC"/>
    <w:rsid w:val="00EA2D20"/>
    <w:rsid w:val="00EC7016"/>
    <w:rsid w:val="00EC7689"/>
    <w:rsid w:val="00EE00CB"/>
    <w:rsid w:val="00F12159"/>
    <w:rsid w:val="00F12422"/>
    <w:rsid w:val="00F15A50"/>
    <w:rsid w:val="00F21FC8"/>
    <w:rsid w:val="00F24A89"/>
    <w:rsid w:val="00F26E33"/>
    <w:rsid w:val="00F4614C"/>
    <w:rsid w:val="00F51C48"/>
    <w:rsid w:val="00F67085"/>
    <w:rsid w:val="00F67A36"/>
    <w:rsid w:val="00F67F2F"/>
    <w:rsid w:val="00F83AC6"/>
    <w:rsid w:val="00F84963"/>
    <w:rsid w:val="00F92EE1"/>
    <w:rsid w:val="00FB419F"/>
    <w:rsid w:val="00FB49B2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7D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7D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7D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7D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&#20943;&#21009;&#12289;&#20551;&#37322;&#26448;&#26009;\&#20943;&#21009;&#12289;&#20551;&#37322;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减刑建议书模板（2020.6.23）.dotx</Template>
  <TotalTime>354</TotalTime>
  <Pages>2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48</cp:revision>
  <cp:lastPrinted>2021-01-12T03:02:00Z</cp:lastPrinted>
  <dcterms:created xsi:type="dcterms:W3CDTF">2020-07-25T00:36:00Z</dcterms:created>
  <dcterms:modified xsi:type="dcterms:W3CDTF">2021-06-25T06:47:00Z</dcterms:modified>
</cp:coreProperties>
</file>