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F7" w:rsidRPr="007602F7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7252B" w:rsidRDefault="007602F7" w:rsidP="007602F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602F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333D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F4075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144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878A9" w:rsidRPr="00635F96" w:rsidRDefault="00F67A36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陈金用</w:t>
      </w:r>
      <w:r w:rsidR="001460D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begin"/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1460D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fldChar w:fldCharType="end"/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2878A9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汉族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1960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年1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1B04AD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日出生，</w:t>
      </w:r>
      <w:r w:rsidR="000333D2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户籍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福建省福清市</w:t>
      </w:r>
      <w:r w:rsidR="002878A9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捕前</w:t>
      </w:r>
      <w:r w:rsidR="00FA591A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务农</w:t>
      </w:r>
      <w:r w:rsidR="002878A9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  <w:r w:rsidR="00F2189C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三</w:t>
      </w:r>
      <w:r w:rsidR="00455A13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进宫。</w:t>
      </w:r>
    </w:p>
    <w:p w:rsidR="00AC1854" w:rsidRPr="00635F96" w:rsidRDefault="00AC1854" w:rsidP="00886933">
      <w:pPr>
        <w:spacing w:line="54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635F96">
        <w:rPr>
          <w:rFonts w:ascii="仿宋_GB2312" w:eastAsia="仿宋_GB2312" w:cs="仿宋_GB2312" w:hint="eastAsia"/>
          <w:sz w:val="32"/>
          <w:szCs w:val="32"/>
        </w:rPr>
        <w:t>福清市人民法院于2018年12月4日作出(2018)闽0181刑初1408号刑事判决</w:t>
      </w:r>
      <w:r w:rsidR="00FA591A" w:rsidRPr="00635F96">
        <w:rPr>
          <w:rFonts w:ascii="仿宋_GB2312" w:eastAsia="仿宋_GB2312" w:cs="仿宋_GB2312" w:hint="eastAsia"/>
          <w:sz w:val="32"/>
          <w:szCs w:val="32"/>
        </w:rPr>
        <w:t>，以被告人陈金用犯抢劫罪，判处有期徒刑二年九个月，并处罚金</w:t>
      </w:r>
      <w:r w:rsidRPr="00635F96">
        <w:rPr>
          <w:rFonts w:ascii="仿宋_GB2312" w:eastAsia="仿宋_GB2312" w:cs="仿宋_GB2312" w:hint="eastAsia"/>
          <w:sz w:val="32"/>
          <w:szCs w:val="32"/>
        </w:rPr>
        <w:t>二万元。刑期自</w:t>
      </w:r>
      <w:r w:rsidR="005A67B3" w:rsidRPr="00635F96">
        <w:rPr>
          <w:rFonts w:ascii="仿宋_GB2312" w:eastAsia="仿宋_GB2312" w:cs="仿宋_GB2312" w:hint="eastAsia"/>
          <w:sz w:val="32"/>
          <w:szCs w:val="32"/>
        </w:rPr>
        <w:t>2</w:t>
      </w:r>
      <w:r w:rsidRPr="00635F96">
        <w:rPr>
          <w:rFonts w:ascii="仿宋_GB2312" w:eastAsia="仿宋_GB2312" w:cs="仿宋_GB2312" w:hint="eastAsia"/>
          <w:sz w:val="32"/>
          <w:szCs w:val="32"/>
        </w:rPr>
        <w:t>018年9月11日起至2021年6月10日止。判决生效后，于2019年1月15日交付福州监狱执行。现在第五监区十五分监区服刑，属宽管级罪犯。</w:t>
      </w:r>
    </w:p>
    <w:p w:rsidR="00D25D7D" w:rsidRPr="00635F96" w:rsidRDefault="00D25D7D" w:rsidP="00886933">
      <w:pPr>
        <w:tabs>
          <w:tab w:val="left" w:pos="5595"/>
        </w:tabs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表现：</w:t>
      </w:r>
      <w:r w:rsidR="00A3262C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4D7470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ab/>
      </w:r>
    </w:p>
    <w:p w:rsidR="00F67A36" w:rsidRPr="00635F96" w:rsidRDefault="00F67A36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减刑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自</w:t>
      </w:r>
      <w:r w:rsidR="00E32852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AA084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起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至</w:t>
      </w:r>
      <w:r w:rsidR="00E32852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E32852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D25D7D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考核分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1922</w:t>
      </w:r>
      <w:r w:rsidR="0046738F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分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；考核期内无</w:t>
      </w:r>
      <w:r w:rsidR="003739AB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违规</w:t>
      </w:r>
      <w:r w:rsidR="009C1EE1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35F96" w:rsidRDefault="00B565B6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，分别于</w:t>
      </w:r>
      <w:r w:rsidR="00E1603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E1603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月、</w:t>
      </w:r>
      <w:r w:rsidR="00E1603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6C2175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12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月获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，共计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</w:t>
      </w:r>
      <w:r w:rsidR="00AA0848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次。</w:t>
      </w:r>
    </w:p>
    <w:p w:rsidR="009B4954" w:rsidRPr="00635F96" w:rsidRDefault="009B4954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cs="仿宋_GB2312" w:hint="eastAsia"/>
          <w:sz w:val="32"/>
          <w:szCs w:val="32"/>
        </w:rPr>
        <w:t>原判</w:t>
      </w:r>
      <w:r w:rsidR="0069383D" w:rsidRPr="00635F96">
        <w:rPr>
          <w:rFonts w:ascii="仿宋_GB2312" w:eastAsia="仿宋_GB2312" w:cs="仿宋_GB2312" w:hint="eastAsia"/>
          <w:sz w:val="32"/>
          <w:szCs w:val="32"/>
        </w:rPr>
        <w:t>财产刑判项</w:t>
      </w:r>
      <w:r w:rsidR="00FA591A" w:rsidRPr="00635F96">
        <w:rPr>
          <w:rFonts w:ascii="仿宋_GB2312" w:eastAsia="仿宋_GB2312" w:cs="仿宋_GB2312" w:hint="eastAsia"/>
          <w:sz w:val="32"/>
          <w:szCs w:val="32"/>
        </w:rPr>
        <w:t>，</w:t>
      </w:r>
      <w:r w:rsidR="00EB117F" w:rsidRPr="00635F96">
        <w:rPr>
          <w:rFonts w:ascii="仿宋_GB2312" w:eastAsia="仿宋_GB2312" w:cs="仿宋_GB2312" w:hint="eastAsia"/>
          <w:sz w:val="32"/>
          <w:szCs w:val="32"/>
        </w:rPr>
        <w:t>本次向</w:t>
      </w:r>
      <w:r w:rsidR="00AC1854" w:rsidRPr="00635F96">
        <w:rPr>
          <w:rFonts w:ascii="仿宋_GB2312" w:eastAsia="仿宋_GB2312" w:cs="仿宋_GB2312" w:hint="eastAsia"/>
          <w:sz w:val="32"/>
          <w:szCs w:val="32"/>
        </w:rPr>
        <w:t>福清市</w:t>
      </w:r>
      <w:r w:rsidR="00EB117F" w:rsidRPr="00635F96">
        <w:rPr>
          <w:rFonts w:ascii="仿宋_GB2312" w:eastAsia="仿宋_GB2312" w:cs="仿宋_GB2312" w:hint="eastAsia"/>
          <w:sz w:val="32"/>
          <w:szCs w:val="32"/>
        </w:rPr>
        <w:t>人民法院缴纳</w:t>
      </w:r>
      <w:r w:rsidR="00AC1854" w:rsidRPr="00635F96">
        <w:rPr>
          <w:rFonts w:ascii="仿宋_GB2312" w:eastAsia="仿宋_GB2312" w:cs="仿宋_GB2312" w:hint="eastAsia"/>
          <w:sz w:val="32"/>
          <w:szCs w:val="32"/>
        </w:rPr>
        <w:t>1000元</w:t>
      </w:r>
      <w:r w:rsidR="00FA591A" w:rsidRPr="00635F96">
        <w:rPr>
          <w:rFonts w:ascii="仿宋_GB2312" w:eastAsia="仿宋_GB2312" w:cs="仿宋_GB2312" w:hint="eastAsia"/>
          <w:sz w:val="32"/>
          <w:szCs w:val="32"/>
        </w:rPr>
        <w:t>。该犯考核期消费</w:t>
      </w:r>
      <w:r w:rsidR="00AC1854" w:rsidRPr="00635F96">
        <w:rPr>
          <w:rFonts w:ascii="仿宋_GB2312" w:eastAsia="仿宋_GB2312" w:cs="仿宋_GB2312" w:hint="eastAsia"/>
          <w:sz w:val="32"/>
          <w:szCs w:val="32"/>
        </w:rPr>
        <w:t>6751.34</w:t>
      </w:r>
      <w:r w:rsidR="00EB117F" w:rsidRPr="00635F96">
        <w:rPr>
          <w:rFonts w:ascii="仿宋_GB2312" w:eastAsia="仿宋_GB2312" w:cs="仿宋_GB2312" w:hint="eastAsia"/>
          <w:sz w:val="32"/>
          <w:szCs w:val="32"/>
        </w:rPr>
        <w:t>元，月均消费</w:t>
      </w:r>
      <w:r w:rsidR="00AC1854" w:rsidRPr="00635F96">
        <w:rPr>
          <w:rFonts w:ascii="仿宋_GB2312" w:eastAsia="仿宋_GB2312" w:cs="仿宋_GB2312" w:hint="eastAsia"/>
          <w:sz w:val="32"/>
          <w:szCs w:val="32"/>
        </w:rPr>
        <w:t>223.16</w:t>
      </w:r>
      <w:r w:rsidR="00FA591A" w:rsidRPr="00635F96">
        <w:rPr>
          <w:rFonts w:ascii="仿宋_GB2312" w:eastAsia="仿宋_GB2312" w:cs="仿宋_GB2312" w:hint="eastAsia"/>
          <w:sz w:val="32"/>
          <w:szCs w:val="32"/>
        </w:rPr>
        <w:t>元（不包括购买药品、报刊书籍费用），帐户可用余额</w:t>
      </w:r>
      <w:r w:rsidR="00AC1854" w:rsidRPr="00635F96">
        <w:rPr>
          <w:rFonts w:ascii="仿宋_GB2312" w:eastAsia="仿宋_GB2312" w:cs="仿宋_GB2312" w:hint="eastAsia"/>
          <w:sz w:val="32"/>
          <w:szCs w:val="32"/>
        </w:rPr>
        <w:t>820.58</w:t>
      </w:r>
      <w:r w:rsidR="00EB117F" w:rsidRPr="00635F96">
        <w:rPr>
          <w:rFonts w:ascii="仿宋_GB2312" w:eastAsia="仿宋_GB2312" w:cs="仿宋_GB2312" w:hint="eastAsia"/>
          <w:sz w:val="32"/>
          <w:szCs w:val="32"/>
        </w:rPr>
        <w:t>元。</w:t>
      </w:r>
      <w:r w:rsidR="004C6837" w:rsidRPr="00635F96">
        <w:rPr>
          <w:rFonts w:ascii="仿宋_GB2312" w:eastAsia="仿宋_GB2312" w:cs="仿宋_GB2312" w:hint="eastAsia"/>
          <w:sz w:val="32"/>
          <w:szCs w:val="32"/>
        </w:rPr>
        <w:t>关于罪犯对其财产性判项履行情况，监狱已于2020年1</w:t>
      </w:r>
      <w:r w:rsidR="00944209" w:rsidRPr="00635F96">
        <w:rPr>
          <w:rFonts w:ascii="仿宋_GB2312" w:eastAsia="仿宋_GB2312" w:cs="仿宋_GB2312" w:hint="eastAsia"/>
          <w:sz w:val="32"/>
          <w:szCs w:val="32"/>
        </w:rPr>
        <w:t>2</w:t>
      </w:r>
      <w:r w:rsidR="004C6837" w:rsidRPr="00635F96">
        <w:rPr>
          <w:rFonts w:ascii="仿宋_GB2312" w:eastAsia="仿宋_GB2312" w:cs="仿宋_GB2312" w:hint="eastAsia"/>
          <w:sz w:val="32"/>
          <w:szCs w:val="32"/>
        </w:rPr>
        <w:t>月</w:t>
      </w:r>
      <w:r w:rsidR="00944209" w:rsidRPr="00635F96">
        <w:rPr>
          <w:rFonts w:ascii="仿宋_GB2312" w:eastAsia="仿宋_GB2312" w:cs="仿宋_GB2312" w:hint="eastAsia"/>
          <w:sz w:val="32"/>
          <w:szCs w:val="32"/>
        </w:rPr>
        <w:t>23</w:t>
      </w:r>
      <w:r w:rsidR="004C6837" w:rsidRPr="00635F96">
        <w:rPr>
          <w:rFonts w:ascii="仿宋_GB2312" w:eastAsia="仿宋_GB2312" w:cs="仿宋_GB2312" w:hint="eastAsia"/>
          <w:sz w:val="32"/>
          <w:szCs w:val="32"/>
        </w:rPr>
        <w:t>日函询福清市人民法院，截止目前监狱未收到相关回复。具体情况，详见《关于咨询罪犯陈金用财产刑执行情况的函》及《回函情况说明》。</w:t>
      </w:r>
    </w:p>
    <w:p w:rsidR="00F67A36" w:rsidRPr="00635F96" w:rsidRDefault="000333D2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本案于2021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CE1F4C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CE1F4C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CE1F4C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至2021年4 月 12日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</w:t>
      </w: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五个工作</w:t>
      </w:r>
      <w:r w:rsidR="000575D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未收到不同意见。</w:t>
      </w:r>
    </w:p>
    <w:p w:rsidR="00F67A36" w:rsidRPr="00635F96" w:rsidRDefault="00AA0848" w:rsidP="00886933">
      <w:pPr>
        <w:spacing w:line="5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综上所述，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陈金用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AC1854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陈金用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减</w:t>
      </w:r>
      <w:r w:rsidR="00FC1E87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</w:t>
      </w:r>
      <w:bookmarkStart w:id="0" w:name="_GoBack"/>
      <w:bookmarkEnd w:id="0"/>
      <w:r w:rsidR="008D741E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一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</w:t>
      </w:r>
      <w:r w:rsidR="00BE58DA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，特提请你院审理裁定</w:t>
      </w:r>
      <w:r w:rsidR="00F67A36"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35F96" w:rsidRDefault="00F67A36" w:rsidP="00886933">
      <w:pPr>
        <w:spacing w:line="540" w:lineRule="exact"/>
        <w:ind w:rightChars="-15" w:right="-31"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635F96" w:rsidRDefault="00F67A36" w:rsidP="00886933">
      <w:pPr>
        <w:spacing w:line="540" w:lineRule="exact"/>
        <w:ind w:rightChars="-15" w:right="-31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635F96" w:rsidRDefault="008D2DE3" w:rsidP="00886933">
      <w:pPr>
        <w:spacing w:line="54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F67A36" w:rsidRPr="00635F96" w:rsidRDefault="00532883" w:rsidP="00886933">
      <w:pPr>
        <w:spacing w:line="540" w:lineRule="exact"/>
        <w:ind w:firstLineChars="200" w:firstLine="64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附件：⒈罪犯</w:t>
      </w:r>
      <w:r w:rsidR="00AC1854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陈金用</w:t>
      </w:r>
      <w:r w:rsidR="00F67A36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减刑卷宗</w:t>
      </w:r>
      <w:r w:rsidR="005E4C70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 xml:space="preserve">  </w:t>
      </w:r>
      <w:r w:rsidR="00F67A36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635F96" w:rsidRDefault="00F67A36" w:rsidP="00886933">
      <w:pPr>
        <w:spacing w:line="54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  <w:r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提请</w:t>
      </w:r>
      <w:r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减刑建议书</w:t>
      </w:r>
      <w:r w:rsidR="001B5F52"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五</w:t>
      </w:r>
      <w:r w:rsidRPr="00635F96">
        <w:rPr>
          <w:rFonts w:ascii="仿宋_GB2312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635F96" w:rsidRDefault="004F55FB" w:rsidP="00886933">
      <w:pPr>
        <w:spacing w:line="540" w:lineRule="exact"/>
        <w:rPr>
          <w:rFonts w:ascii="仿宋_GB2312" w:eastAsia="仿宋_GB2312"/>
        </w:rPr>
      </w:pPr>
    </w:p>
    <w:p w:rsidR="00466FB4" w:rsidRPr="00635F96" w:rsidRDefault="00466FB4" w:rsidP="00886933">
      <w:pPr>
        <w:spacing w:line="540" w:lineRule="exact"/>
        <w:ind w:rightChars="-15" w:right="-31" w:firstLineChars="500" w:firstLine="1600"/>
        <w:rPr>
          <w:rFonts w:ascii="仿宋_GB2312" w:eastAsia="仿宋_GB2312" w:hAnsi="Times New Roman" w:cs="仿宋_GB2312"/>
          <w:kern w:val="32"/>
          <w:sz w:val="32"/>
          <w:szCs w:val="32"/>
        </w:rPr>
      </w:pPr>
    </w:p>
    <w:p w:rsidR="00466FB4" w:rsidRPr="00635F96" w:rsidRDefault="00466FB4" w:rsidP="00886933">
      <w:pPr>
        <w:spacing w:line="540" w:lineRule="exact"/>
        <w:ind w:rightChars="379" w:right="796" w:firstLineChars="192" w:firstLine="614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635F96" w:rsidRDefault="00FC1E87" w:rsidP="00886933">
      <w:pPr>
        <w:spacing w:line="54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 w:rsidRPr="00635F96">
        <w:rPr>
          <w:rFonts w:ascii="仿宋_GB2312" w:eastAsia="仿宋_GB2312" w:hAnsi="Times New Roman" w:hint="eastAsia"/>
          <w:kern w:val="32"/>
          <w:sz w:val="32"/>
          <w:szCs w:val="32"/>
        </w:rPr>
        <w:t>202</w:t>
      </w:r>
      <w:r w:rsidR="005E4C70" w:rsidRPr="00635F96">
        <w:rPr>
          <w:rFonts w:ascii="仿宋_GB2312" w:eastAsia="仿宋_GB2312" w:hAnsi="Times New Roman" w:hint="eastAsia"/>
          <w:kern w:val="32"/>
          <w:sz w:val="32"/>
          <w:szCs w:val="32"/>
        </w:rPr>
        <w:t>1</w:t>
      </w:r>
      <w:r w:rsidR="00466FB4" w:rsidRPr="00635F96">
        <w:rPr>
          <w:rFonts w:ascii="仿宋_GB2312" w:eastAsia="仿宋_GB2312" w:hAnsi="Times New Roman" w:hint="eastAsia"/>
          <w:kern w:val="32"/>
          <w:sz w:val="32"/>
          <w:szCs w:val="32"/>
        </w:rPr>
        <w:t>年</w:t>
      </w:r>
      <w:r w:rsidR="007C4AF4" w:rsidRPr="00635F96">
        <w:rPr>
          <w:rFonts w:ascii="仿宋_GB2312" w:eastAsia="仿宋_GB2312" w:hAnsi="Times New Roman" w:hint="eastAsia"/>
          <w:kern w:val="32"/>
          <w:sz w:val="32"/>
          <w:szCs w:val="32"/>
        </w:rPr>
        <w:t xml:space="preserve"> </w:t>
      </w:r>
      <w:r w:rsidR="002C3202" w:rsidRPr="00635F96">
        <w:rPr>
          <w:rFonts w:ascii="仿宋_GB2312" w:eastAsia="仿宋_GB2312" w:hAnsi="Times New Roman" w:hint="eastAsia"/>
          <w:kern w:val="32"/>
          <w:sz w:val="32"/>
          <w:szCs w:val="32"/>
        </w:rPr>
        <w:t>4</w:t>
      </w:r>
      <w:r w:rsidR="00466FB4" w:rsidRPr="00635F96">
        <w:rPr>
          <w:rFonts w:ascii="仿宋_GB2312" w:eastAsia="仿宋_GB2312" w:hAnsi="Times New Roman" w:hint="eastAsia"/>
          <w:kern w:val="32"/>
          <w:sz w:val="32"/>
          <w:szCs w:val="32"/>
        </w:rPr>
        <w:t>月</w:t>
      </w:r>
      <w:r w:rsidR="007C4AF4" w:rsidRPr="00635F96">
        <w:rPr>
          <w:rFonts w:ascii="仿宋_GB2312" w:eastAsia="仿宋_GB2312" w:hAnsi="Times New Roman" w:hint="eastAsia"/>
          <w:kern w:val="32"/>
          <w:sz w:val="32"/>
          <w:szCs w:val="32"/>
        </w:rPr>
        <w:t xml:space="preserve"> </w:t>
      </w:r>
      <w:r w:rsidR="002C3202" w:rsidRPr="00635F96">
        <w:rPr>
          <w:rFonts w:ascii="仿宋_GB2312" w:eastAsia="仿宋_GB2312" w:hAnsi="Times New Roman" w:hint="eastAsia"/>
          <w:kern w:val="32"/>
          <w:sz w:val="32"/>
          <w:szCs w:val="32"/>
        </w:rPr>
        <w:t>13</w:t>
      </w:r>
      <w:r w:rsidR="00466FB4" w:rsidRPr="00635F96"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F67A36" w:rsidRPr="00635F96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218" w:rsidRDefault="00355218" w:rsidP="00F83AC6">
      <w:r>
        <w:separator/>
      </w:r>
    </w:p>
  </w:endnote>
  <w:endnote w:type="continuationSeparator" w:id="1">
    <w:p w:rsidR="00355218" w:rsidRDefault="00355218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218" w:rsidRDefault="00355218" w:rsidP="00F83AC6">
      <w:r>
        <w:separator/>
      </w:r>
    </w:p>
  </w:footnote>
  <w:footnote w:type="continuationSeparator" w:id="1">
    <w:p w:rsidR="00355218" w:rsidRDefault="00355218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575D4"/>
    <w:rsid w:val="000739C8"/>
    <w:rsid w:val="00075E42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460D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20BDE"/>
    <w:rsid w:val="00237C41"/>
    <w:rsid w:val="002552AD"/>
    <w:rsid w:val="002761C3"/>
    <w:rsid w:val="002878A9"/>
    <w:rsid w:val="002950E1"/>
    <w:rsid w:val="002B2F80"/>
    <w:rsid w:val="002B530B"/>
    <w:rsid w:val="002C3202"/>
    <w:rsid w:val="002D625B"/>
    <w:rsid w:val="002D664E"/>
    <w:rsid w:val="002E4E85"/>
    <w:rsid w:val="002F0746"/>
    <w:rsid w:val="002F7A99"/>
    <w:rsid w:val="0030371A"/>
    <w:rsid w:val="00341EC4"/>
    <w:rsid w:val="00355218"/>
    <w:rsid w:val="0035635A"/>
    <w:rsid w:val="00362E3C"/>
    <w:rsid w:val="003739AB"/>
    <w:rsid w:val="0039420E"/>
    <w:rsid w:val="003965DA"/>
    <w:rsid w:val="003A5E4C"/>
    <w:rsid w:val="003B7233"/>
    <w:rsid w:val="003C41AE"/>
    <w:rsid w:val="003C4959"/>
    <w:rsid w:val="00405509"/>
    <w:rsid w:val="0041111C"/>
    <w:rsid w:val="00422398"/>
    <w:rsid w:val="00453F19"/>
    <w:rsid w:val="00455A13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C617F"/>
    <w:rsid w:val="004C6837"/>
    <w:rsid w:val="004D7470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65E7E"/>
    <w:rsid w:val="005707D2"/>
    <w:rsid w:val="005779D5"/>
    <w:rsid w:val="005A55BF"/>
    <w:rsid w:val="005A67B3"/>
    <w:rsid w:val="005B6303"/>
    <w:rsid w:val="005C318E"/>
    <w:rsid w:val="005C344E"/>
    <w:rsid w:val="005E4C70"/>
    <w:rsid w:val="005F0087"/>
    <w:rsid w:val="005F33FF"/>
    <w:rsid w:val="0060748D"/>
    <w:rsid w:val="00631843"/>
    <w:rsid w:val="0063340A"/>
    <w:rsid w:val="00635F96"/>
    <w:rsid w:val="006438CC"/>
    <w:rsid w:val="00655D64"/>
    <w:rsid w:val="0069383D"/>
    <w:rsid w:val="0069720A"/>
    <w:rsid w:val="006B070F"/>
    <w:rsid w:val="006C2175"/>
    <w:rsid w:val="006D1C70"/>
    <w:rsid w:val="006E63BD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2B3A"/>
    <w:rsid w:val="007843B5"/>
    <w:rsid w:val="007A444B"/>
    <w:rsid w:val="007B303A"/>
    <w:rsid w:val="007B3170"/>
    <w:rsid w:val="007C4AF4"/>
    <w:rsid w:val="007C7A8D"/>
    <w:rsid w:val="007F327F"/>
    <w:rsid w:val="00802595"/>
    <w:rsid w:val="0080515A"/>
    <w:rsid w:val="00805F38"/>
    <w:rsid w:val="00807292"/>
    <w:rsid w:val="0083431A"/>
    <w:rsid w:val="00883944"/>
    <w:rsid w:val="00884024"/>
    <w:rsid w:val="00886933"/>
    <w:rsid w:val="00892A34"/>
    <w:rsid w:val="008B1266"/>
    <w:rsid w:val="008D2DE3"/>
    <w:rsid w:val="008D5912"/>
    <w:rsid w:val="008D741E"/>
    <w:rsid w:val="009021CF"/>
    <w:rsid w:val="0091737C"/>
    <w:rsid w:val="00937E87"/>
    <w:rsid w:val="00944209"/>
    <w:rsid w:val="009573F7"/>
    <w:rsid w:val="0098250D"/>
    <w:rsid w:val="009B4954"/>
    <w:rsid w:val="009B58E9"/>
    <w:rsid w:val="009C1EE1"/>
    <w:rsid w:val="009D3548"/>
    <w:rsid w:val="009D61F3"/>
    <w:rsid w:val="009F108B"/>
    <w:rsid w:val="00A16080"/>
    <w:rsid w:val="00A26FD3"/>
    <w:rsid w:val="00A3262C"/>
    <w:rsid w:val="00A45030"/>
    <w:rsid w:val="00A504C6"/>
    <w:rsid w:val="00A74491"/>
    <w:rsid w:val="00A86B5C"/>
    <w:rsid w:val="00A9402B"/>
    <w:rsid w:val="00AA0848"/>
    <w:rsid w:val="00AC1854"/>
    <w:rsid w:val="00AC2E58"/>
    <w:rsid w:val="00AC62D7"/>
    <w:rsid w:val="00AC63CC"/>
    <w:rsid w:val="00AC71EE"/>
    <w:rsid w:val="00AF0786"/>
    <w:rsid w:val="00AF37AC"/>
    <w:rsid w:val="00B066A4"/>
    <w:rsid w:val="00B06A5C"/>
    <w:rsid w:val="00B21074"/>
    <w:rsid w:val="00B3723B"/>
    <w:rsid w:val="00B47578"/>
    <w:rsid w:val="00B55FF7"/>
    <w:rsid w:val="00B565B6"/>
    <w:rsid w:val="00B61F9D"/>
    <w:rsid w:val="00B71A3E"/>
    <w:rsid w:val="00B7793D"/>
    <w:rsid w:val="00B86060"/>
    <w:rsid w:val="00B905A2"/>
    <w:rsid w:val="00BB6654"/>
    <w:rsid w:val="00BC2227"/>
    <w:rsid w:val="00BC436B"/>
    <w:rsid w:val="00BE58DA"/>
    <w:rsid w:val="00BF1931"/>
    <w:rsid w:val="00BF22B7"/>
    <w:rsid w:val="00C00454"/>
    <w:rsid w:val="00C01DDA"/>
    <w:rsid w:val="00C22E60"/>
    <w:rsid w:val="00C47509"/>
    <w:rsid w:val="00C56E9B"/>
    <w:rsid w:val="00C774DB"/>
    <w:rsid w:val="00C81917"/>
    <w:rsid w:val="00C90A75"/>
    <w:rsid w:val="00CE1F4C"/>
    <w:rsid w:val="00CF122F"/>
    <w:rsid w:val="00D25D7D"/>
    <w:rsid w:val="00D54DF7"/>
    <w:rsid w:val="00D6658A"/>
    <w:rsid w:val="00D9766C"/>
    <w:rsid w:val="00DA7CC7"/>
    <w:rsid w:val="00DB03BD"/>
    <w:rsid w:val="00DB5F69"/>
    <w:rsid w:val="00DD2068"/>
    <w:rsid w:val="00DE4193"/>
    <w:rsid w:val="00DF0C55"/>
    <w:rsid w:val="00E11EDE"/>
    <w:rsid w:val="00E13CAA"/>
    <w:rsid w:val="00E16034"/>
    <w:rsid w:val="00E1796A"/>
    <w:rsid w:val="00E32852"/>
    <w:rsid w:val="00E4441F"/>
    <w:rsid w:val="00E53595"/>
    <w:rsid w:val="00E53D6B"/>
    <w:rsid w:val="00E60B4D"/>
    <w:rsid w:val="00E70756"/>
    <w:rsid w:val="00E91ABC"/>
    <w:rsid w:val="00E957DD"/>
    <w:rsid w:val="00EB117F"/>
    <w:rsid w:val="00EC7016"/>
    <w:rsid w:val="00EC7689"/>
    <w:rsid w:val="00EF7543"/>
    <w:rsid w:val="00F12159"/>
    <w:rsid w:val="00F12422"/>
    <w:rsid w:val="00F13CBC"/>
    <w:rsid w:val="00F15A50"/>
    <w:rsid w:val="00F2189C"/>
    <w:rsid w:val="00F21FC8"/>
    <w:rsid w:val="00F24A89"/>
    <w:rsid w:val="00F4075C"/>
    <w:rsid w:val="00F4614C"/>
    <w:rsid w:val="00F515C3"/>
    <w:rsid w:val="00F51C48"/>
    <w:rsid w:val="00F67085"/>
    <w:rsid w:val="00F67A36"/>
    <w:rsid w:val="00F67F2F"/>
    <w:rsid w:val="00F83AC6"/>
    <w:rsid w:val="00F84963"/>
    <w:rsid w:val="00F92EE1"/>
    <w:rsid w:val="00FA591A"/>
    <w:rsid w:val="00FC1E87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68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68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C683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C68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减刑建议书模板（2020.6.23）.dotx</Template>
  <TotalTime>128</TotalTime>
  <Pages>1</Pages>
  <Words>115</Words>
  <Characters>657</Characters>
  <Application>Microsoft Office Word</Application>
  <DocSecurity>0</DocSecurity>
  <Lines>5</Lines>
  <Paragraphs>1</Paragraphs>
  <ScaleCrop>false</ScaleCrop>
  <Company>微软中国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43</cp:revision>
  <cp:lastPrinted>2021-02-22T01:41:00Z</cp:lastPrinted>
  <dcterms:created xsi:type="dcterms:W3CDTF">2020-12-23T01:39:00Z</dcterms:created>
  <dcterms:modified xsi:type="dcterms:W3CDTF">2021-06-25T06:55:00Z</dcterms:modified>
</cp:coreProperties>
</file>