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F7" w:rsidRPr="007602F7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333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CC6C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255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878A9" w:rsidRDefault="00F67A36" w:rsidP="00E3298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刘刚</w:t>
      </w:r>
      <w:r w:rsidR="00D77D4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D77D4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2878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19</w:t>
      </w:r>
      <w:r w:rsidR="001B04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0333D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6C2175" w:rsidRP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四川省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简阳市</w:t>
      </w:r>
      <w:r w:rsidR="002878A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 w:rsidR="002878A9">
        <w:rPr>
          <w:rFonts w:ascii="Times New Roman" w:eastAsia="仿宋_GB2312" w:hAnsi="Times New Roman" w:cs="Times New Roman" w:hint="eastAsia"/>
          <w:color w:val="4F81BD" w:themeColor="accent1"/>
          <w:kern w:val="32"/>
          <w:sz w:val="32"/>
          <w:szCs w:val="32"/>
        </w:rPr>
        <w:t>。</w:t>
      </w:r>
    </w:p>
    <w:p w:rsidR="00F67A36" w:rsidRPr="0017252B" w:rsidRDefault="007942A0" w:rsidP="00E3298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942A0">
        <w:rPr>
          <w:rFonts w:ascii="仿宋_GB2312" w:eastAsia="仿宋_GB2312" w:cs="仿宋_GB2312" w:hint="eastAsia"/>
          <w:sz w:val="32"/>
          <w:szCs w:val="32"/>
        </w:rPr>
        <w:t>莆田市秀屿区</w:t>
      </w:r>
      <w:r w:rsidR="002878A9" w:rsidRPr="00855076">
        <w:rPr>
          <w:rFonts w:ascii="仿宋_GB2312" w:eastAsia="仿宋_GB2312" w:cs="仿宋_GB2312" w:hint="eastAsia"/>
          <w:sz w:val="32"/>
          <w:szCs w:val="32"/>
        </w:rPr>
        <w:t>人民法院于</w:t>
      </w:r>
      <w:r w:rsidRPr="007942A0">
        <w:rPr>
          <w:rFonts w:ascii="仿宋_GB2312" w:eastAsia="仿宋_GB2312" w:cs="仿宋_GB2312" w:hint="eastAsia"/>
          <w:sz w:val="32"/>
          <w:szCs w:val="32"/>
        </w:rPr>
        <w:t>2013年3月27</w:t>
      </w:r>
      <w:r w:rsidR="002878A9" w:rsidRPr="00855076">
        <w:rPr>
          <w:rFonts w:ascii="仿宋_GB2312" w:eastAsia="仿宋_GB2312" w:cs="仿宋_GB2312" w:hint="eastAsia"/>
          <w:sz w:val="32"/>
          <w:szCs w:val="32"/>
        </w:rPr>
        <w:t>日作出</w:t>
      </w:r>
      <w:r w:rsidR="006C2175" w:rsidRPr="006C2175">
        <w:rPr>
          <w:rFonts w:ascii="仿宋_GB2312" w:eastAsia="仿宋_GB2312" w:cs="仿宋_GB2312" w:hint="eastAsia"/>
          <w:sz w:val="32"/>
          <w:szCs w:val="32"/>
        </w:rPr>
        <w:t>（</w:t>
      </w:r>
      <w:r w:rsidRPr="007942A0">
        <w:rPr>
          <w:rFonts w:ascii="仿宋_GB2312" w:eastAsia="仿宋_GB2312" w:cs="仿宋_GB2312" w:hint="eastAsia"/>
          <w:sz w:val="32"/>
          <w:szCs w:val="32"/>
        </w:rPr>
        <w:t>（2013）秀刑初字第37</w:t>
      </w:r>
      <w:r w:rsidR="006C2175" w:rsidRPr="006C2175">
        <w:rPr>
          <w:rFonts w:ascii="仿宋_GB2312" w:eastAsia="仿宋_GB2312" w:cs="仿宋_GB2312" w:hint="eastAsia"/>
          <w:sz w:val="32"/>
          <w:szCs w:val="32"/>
        </w:rPr>
        <w:t>号刑事判决</w:t>
      </w:r>
      <w:r w:rsidR="002878A9" w:rsidRPr="00855076">
        <w:rPr>
          <w:rFonts w:ascii="仿宋_GB2312" w:eastAsia="仿宋_GB2312" w:cs="仿宋_GB2312" w:hint="eastAsia"/>
          <w:sz w:val="32"/>
          <w:szCs w:val="32"/>
        </w:rPr>
        <w:t>，</w:t>
      </w:r>
      <w:r w:rsidRPr="007942A0">
        <w:rPr>
          <w:rFonts w:ascii="仿宋_GB2312" w:eastAsia="仿宋_GB2312" w:cs="仿宋_GB2312" w:hint="eastAsia"/>
          <w:sz w:val="32"/>
          <w:szCs w:val="32"/>
        </w:rPr>
        <w:t>以被告人刘刚犯抢劫罪，判处有期徒刑十一年，并处罚金</w:t>
      </w:r>
      <w:r w:rsidR="009B0E0B">
        <w:rPr>
          <w:rFonts w:ascii="仿宋_GB2312" w:eastAsia="仿宋_GB2312" w:cs="仿宋_GB2312" w:hint="eastAsia"/>
          <w:sz w:val="32"/>
          <w:szCs w:val="32"/>
        </w:rPr>
        <w:t>10000</w:t>
      </w:r>
      <w:r w:rsidRPr="007942A0">
        <w:rPr>
          <w:rFonts w:ascii="仿宋_GB2312" w:eastAsia="仿宋_GB2312" w:cs="仿宋_GB2312" w:hint="eastAsia"/>
          <w:sz w:val="32"/>
          <w:szCs w:val="32"/>
        </w:rPr>
        <w:t>元；退出违法所得</w:t>
      </w:r>
      <w:r w:rsidR="009B0E0B">
        <w:rPr>
          <w:rFonts w:ascii="仿宋_GB2312" w:eastAsia="仿宋_GB2312" w:cs="仿宋_GB2312" w:hint="eastAsia"/>
          <w:sz w:val="32"/>
          <w:szCs w:val="32"/>
        </w:rPr>
        <w:t>4639</w:t>
      </w:r>
      <w:r w:rsidRPr="007942A0">
        <w:rPr>
          <w:rFonts w:ascii="仿宋_GB2312" w:eastAsia="仿宋_GB2312" w:cs="仿宋_GB2312" w:hint="eastAsia"/>
          <w:sz w:val="32"/>
          <w:szCs w:val="32"/>
        </w:rPr>
        <w:t>元，并对犯罪总额</w:t>
      </w:r>
      <w:r w:rsidR="009B0E0B">
        <w:rPr>
          <w:rFonts w:ascii="仿宋_GB2312" w:eastAsia="仿宋_GB2312" w:cs="仿宋_GB2312" w:hint="eastAsia"/>
          <w:sz w:val="32"/>
          <w:szCs w:val="32"/>
        </w:rPr>
        <w:t>30988</w:t>
      </w:r>
      <w:r w:rsidRPr="007942A0">
        <w:rPr>
          <w:rFonts w:ascii="仿宋_GB2312" w:eastAsia="仿宋_GB2312" w:cs="仿宋_GB2312" w:hint="eastAsia"/>
          <w:sz w:val="32"/>
          <w:szCs w:val="32"/>
        </w:rPr>
        <w:t>元承担连带返还责任。宣判后，</w:t>
      </w:r>
      <w:r>
        <w:rPr>
          <w:rFonts w:ascii="仿宋_GB2312" w:eastAsia="仿宋_GB2312" w:cs="仿宋_GB2312" w:hint="eastAsia"/>
          <w:sz w:val="32"/>
          <w:szCs w:val="32"/>
        </w:rPr>
        <w:t>刘</w:t>
      </w:r>
      <w:r w:rsidRPr="007942A0">
        <w:rPr>
          <w:rFonts w:ascii="仿宋_GB2312" w:eastAsia="仿宋_GB2312" w:cs="仿宋_GB2312" w:hint="eastAsia"/>
          <w:sz w:val="32"/>
          <w:szCs w:val="32"/>
        </w:rPr>
        <w:t>犯不服，提出上诉，莆田市中级人民法院于2013年6月20日作出（2013）</w:t>
      </w:r>
      <w:r w:rsidR="009B63D9">
        <w:rPr>
          <w:rFonts w:ascii="仿宋_GB2312" w:eastAsia="仿宋_GB2312" w:cs="仿宋_GB2312" w:hint="eastAsia"/>
          <w:sz w:val="32"/>
          <w:szCs w:val="32"/>
        </w:rPr>
        <w:t>莆</w:t>
      </w:r>
      <w:r w:rsidRPr="007942A0">
        <w:rPr>
          <w:rFonts w:ascii="仿宋_GB2312" w:eastAsia="仿宋_GB2312" w:cs="仿宋_GB2312" w:hint="eastAsia"/>
          <w:sz w:val="32"/>
          <w:szCs w:val="32"/>
        </w:rPr>
        <w:t>刑终字第262号刑事裁定，驳回上诉人之上诉,全案维持原判。</w:t>
      </w:r>
      <w:r w:rsidR="00E70756" w:rsidRPr="00E70756">
        <w:rPr>
          <w:rFonts w:ascii="仿宋_GB2312" w:eastAsia="仿宋_GB2312" w:cs="仿宋_GB2312" w:hint="eastAsia"/>
          <w:sz w:val="32"/>
          <w:szCs w:val="32"/>
        </w:rPr>
        <w:t>判决生效后，</w:t>
      </w:r>
      <w:r w:rsidR="00E7075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P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E7075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</w:t>
      </w:r>
      <w:r w:rsidR="00E7075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</w:t>
      </w:r>
      <w:r w:rsidR="00E7075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DB5F6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4D7470">
        <w:rPr>
          <w:rFonts w:ascii="仿宋_GB2312" w:eastAsia="仿宋_GB2312" w:cs="仿宋_GB2312" w:hint="eastAsia"/>
          <w:sz w:val="32"/>
          <w:szCs w:val="32"/>
        </w:rPr>
        <w:t>福州市中级人民法院</w:t>
      </w:r>
      <w:r w:rsidR="0091737C">
        <w:rPr>
          <w:rFonts w:ascii="仿宋_GB2312" w:eastAsia="仿宋_GB2312" w:cs="仿宋_GB2312" w:hint="eastAsia"/>
          <w:sz w:val="32"/>
          <w:szCs w:val="32"/>
        </w:rPr>
        <w:t>分别</w:t>
      </w:r>
      <w:r w:rsidR="004D7470">
        <w:rPr>
          <w:rFonts w:ascii="仿宋_GB2312" w:eastAsia="仿宋_GB2312" w:cs="仿宋_GB2312" w:hint="eastAsia"/>
          <w:sz w:val="32"/>
          <w:szCs w:val="32"/>
        </w:rPr>
        <w:t>于</w:t>
      </w:r>
      <w:r w:rsidRPr="007942A0">
        <w:rPr>
          <w:rFonts w:ascii="仿宋_GB2312" w:eastAsia="仿宋_GB2312" w:cs="仿宋_GB2312" w:hint="eastAsia"/>
          <w:sz w:val="32"/>
          <w:szCs w:val="32"/>
        </w:rPr>
        <w:t>2016年8月29</w:t>
      </w:r>
      <w:r w:rsidR="004D7470">
        <w:rPr>
          <w:rFonts w:ascii="仿宋_GB2312" w:eastAsia="仿宋_GB2312" w:cs="仿宋_GB2312" w:hint="eastAsia"/>
          <w:sz w:val="32"/>
          <w:szCs w:val="32"/>
        </w:rPr>
        <w:t>日以</w:t>
      </w:r>
      <w:r w:rsidRPr="007942A0">
        <w:rPr>
          <w:rFonts w:ascii="仿宋_GB2312" w:eastAsia="仿宋_GB2312" w:cs="仿宋_GB2312" w:hint="eastAsia"/>
          <w:sz w:val="32"/>
          <w:szCs w:val="32"/>
        </w:rPr>
        <w:t>（2016）闽01刑更5608</w:t>
      </w:r>
      <w:r w:rsidR="004D7470">
        <w:rPr>
          <w:rFonts w:ascii="仿宋_GB2312" w:eastAsia="仿宋_GB2312" w:cs="仿宋_GB2312" w:hint="eastAsia"/>
          <w:sz w:val="32"/>
          <w:szCs w:val="32"/>
        </w:rPr>
        <w:t>号刑事裁定，</w:t>
      </w:r>
      <w:r w:rsidR="006C2175" w:rsidRPr="006C2175">
        <w:rPr>
          <w:rFonts w:ascii="仿宋_GB2312" w:eastAsia="仿宋_GB2312" w:cs="仿宋_GB2312" w:hint="eastAsia"/>
          <w:sz w:val="32"/>
          <w:szCs w:val="32"/>
        </w:rPr>
        <w:t>减去有期徒刑</w:t>
      </w:r>
      <w:r>
        <w:rPr>
          <w:rFonts w:ascii="仿宋_GB2312" w:eastAsia="仿宋_GB2312" w:cs="仿宋_GB2312" w:hint="eastAsia"/>
          <w:sz w:val="32"/>
          <w:szCs w:val="32"/>
        </w:rPr>
        <w:t>十一</w:t>
      </w:r>
      <w:r w:rsidR="006C2175" w:rsidRPr="006C2175">
        <w:rPr>
          <w:rFonts w:ascii="仿宋_GB2312" w:eastAsia="仿宋_GB2312" w:cs="仿宋_GB2312" w:hint="eastAsia"/>
          <w:sz w:val="32"/>
          <w:szCs w:val="32"/>
        </w:rPr>
        <w:t>个月</w:t>
      </w:r>
      <w:r w:rsidR="0091737C">
        <w:rPr>
          <w:rFonts w:ascii="仿宋_GB2312" w:eastAsia="仿宋_GB2312" w:cs="仿宋_GB2312" w:hint="eastAsia"/>
          <w:sz w:val="32"/>
          <w:szCs w:val="32"/>
        </w:rPr>
        <w:t>；</w:t>
      </w:r>
      <w:r w:rsidR="005146E8">
        <w:rPr>
          <w:rFonts w:ascii="仿宋_GB2312" w:eastAsia="仿宋_GB2312" w:cs="仿宋_GB2312" w:hint="eastAsia"/>
          <w:sz w:val="32"/>
          <w:szCs w:val="32"/>
        </w:rPr>
        <w:t>又</w:t>
      </w:r>
      <w:r w:rsidR="004D7470">
        <w:rPr>
          <w:rFonts w:ascii="仿宋_GB2312" w:eastAsia="仿宋_GB2312" w:cs="仿宋_GB2312" w:hint="eastAsia"/>
          <w:sz w:val="32"/>
          <w:szCs w:val="32"/>
        </w:rPr>
        <w:t>于</w:t>
      </w:r>
      <w:r w:rsidRPr="007942A0">
        <w:rPr>
          <w:rFonts w:ascii="仿宋_GB2312" w:eastAsia="仿宋_GB2312" w:cs="仿宋_GB2312" w:hint="eastAsia"/>
          <w:sz w:val="32"/>
          <w:szCs w:val="32"/>
        </w:rPr>
        <w:t>2018年7月30</w:t>
      </w:r>
      <w:r w:rsidR="004D7470">
        <w:rPr>
          <w:rFonts w:ascii="仿宋_GB2312" w:eastAsia="仿宋_GB2312" w:cs="仿宋_GB2312" w:hint="eastAsia"/>
          <w:sz w:val="32"/>
          <w:szCs w:val="32"/>
        </w:rPr>
        <w:t>日以</w:t>
      </w:r>
      <w:r w:rsidRPr="007942A0">
        <w:rPr>
          <w:rFonts w:ascii="仿宋_GB2312" w:eastAsia="仿宋_GB2312" w:cs="仿宋_GB2312" w:hint="eastAsia"/>
          <w:sz w:val="32"/>
          <w:szCs w:val="32"/>
        </w:rPr>
        <w:t>（2018）闽01刑更3593</w:t>
      </w:r>
      <w:r w:rsidR="004D7470">
        <w:rPr>
          <w:rFonts w:ascii="仿宋_GB2312" w:eastAsia="仿宋_GB2312" w:cs="仿宋_GB2312" w:hint="eastAsia"/>
          <w:sz w:val="32"/>
          <w:szCs w:val="32"/>
        </w:rPr>
        <w:t>号刑事裁定，</w:t>
      </w:r>
      <w:r w:rsidR="006C2175" w:rsidRPr="006C2175">
        <w:rPr>
          <w:rFonts w:ascii="仿宋_GB2312" w:eastAsia="仿宋_GB2312" w:cs="仿宋_GB2312" w:hint="eastAsia"/>
          <w:sz w:val="32"/>
          <w:szCs w:val="32"/>
        </w:rPr>
        <w:t>减去有期徒刑</w:t>
      </w:r>
      <w:r>
        <w:rPr>
          <w:rFonts w:ascii="仿宋_GB2312" w:eastAsia="仿宋_GB2312" w:cs="仿宋_GB2312" w:hint="eastAsia"/>
          <w:sz w:val="32"/>
          <w:szCs w:val="32"/>
        </w:rPr>
        <w:t>七</w:t>
      </w:r>
      <w:r w:rsidR="006C2175" w:rsidRPr="006C2175">
        <w:rPr>
          <w:rFonts w:ascii="仿宋_GB2312" w:eastAsia="仿宋_GB2312" w:cs="仿宋_GB2312" w:hint="eastAsia"/>
          <w:sz w:val="32"/>
          <w:szCs w:val="32"/>
        </w:rPr>
        <w:t>个月</w:t>
      </w:r>
      <w:r w:rsidR="00E70756">
        <w:rPr>
          <w:rFonts w:ascii="仿宋_GB2312" w:eastAsia="仿宋_GB2312" w:cs="仿宋_GB2312" w:hint="eastAsia"/>
          <w:sz w:val="32"/>
          <w:szCs w:val="32"/>
        </w:rPr>
        <w:t>，减刑裁定书</w:t>
      </w:r>
      <w:r w:rsidR="004D7470">
        <w:rPr>
          <w:rFonts w:ascii="仿宋_GB2312" w:eastAsia="仿宋_GB2312" w:cs="仿宋_GB2312" w:hint="eastAsia"/>
          <w:sz w:val="32"/>
          <w:szCs w:val="32"/>
        </w:rPr>
        <w:t>于</w:t>
      </w:r>
      <w:r w:rsidR="006C2175" w:rsidRPr="006C2175">
        <w:rPr>
          <w:rFonts w:ascii="仿宋_GB2312" w:eastAsia="仿宋_GB2312" w:cs="仿宋_GB2312" w:hint="eastAsia"/>
          <w:sz w:val="32"/>
          <w:szCs w:val="32"/>
        </w:rPr>
        <w:t>2018年</w:t>
      </w:r>
      <w:r>
        <w:rPr>
          <w:rFonts w:ascii="仿宋_GB2312" w:eastAsia="仿宋_GB2312" w:cs="仿宋_GB2312"/>
          <w:sz w:val="32"/>
          <w:szCs w:val="32"/>
        </w:rPr>
        <w:t>7</w:t>
      </w:r>
      <w:r w:rsidR="006C2175" w:rsidRPr="006C2175">
        <w:rPr>
          <w:rFonts w:ascii="仿宋_GB2312" w:eastAsia="仿宋_GB2312" w:cs="仿宋_GB2312" w:hint="eastAsia"/>
          <w:sz w:val="32"/>
          <w:szCs w:val="32"/>
        </w:rPr>
        <w:t>月30</w:t>
      </w:r>
      <w:r w:rsidR="004D7470">
        <w:rPr>
          <w:rFonts w:ascii="仿宋_GB2312" w:eastAsia="仿宋_GB2312" w:cs="仿宋_GB2312" w:hint="eastAsia"/>
          <w:sz w:val="32"/>
          <w:szCs w:val="32"/>
        </w:rPr>
        <w:t>日送达</w:t>
      </w:r>
      <w:r w:rsidR="00E70756">
        <w:rPr>
          <w:rFonts w:ascii="仿宋_GB2312" w:eastAsia="仿宋_GB2312" w:cs="仿宋_GB2312" w:hint="eastAsia"/>
          <w:sz w:val="32"/>
          <w:szCs w:val="32"/>
        </w:rPr>
        <w:t>，</w:t>
      </w:r>
      <w:r w:rsidR="004D7470">
        <w:rPr>
          <w:rFonts w:ascii="仿宋_GB2312" w:eastAsia="仿宋_GB2312" w:cs="仿宋_GB2312" w:hint="eastAsia"/>
          <w:sz w:val="32"/>
          <w:szCs w:val="32"/>
        </w:rPr>
        <w:t>刑期自</w:t>
      </w:r>
      <w:r w:rsidRPr="007942A0">
        <w:rPr>
          <w:rFonts w:ascii="仿宋_GB2312" w:eastAsia="仿宋_GB2312" w:cs="仿宋_GB2312" w:hint="eastAsia"/>
          <w:sz w:val="32"/>
          <w:szCs w:val="32"/>
        </w:rPr>
        <w:t>2012年9月7日起至2022年3月6</w:t>
      </w:r>
      <w:r w:rsidR="004D7470">
        <w:rPr>
          <w:rFonts w:ascii="仿宋_GB2312" w:eastAsia="仿宋_GB2312" w:cs="仿宋_GB2312" w:hint="eastAsia"/>
          <w:sz w:val="32"/>
          <w:szCs w:val="32"/>
        </w:rPr>
        <w:t>日止。</w:t>
      </w:r>
      <w:r w:rsidR="00E70756" w:rsidRPr="00E70756">
        <w:rPr>
          <w:rFonts w:ascii="仿宋_GB2312" w:eastAsia="仿宋_GB2312" w:cs="仿宋_GB2312" w:hint="eastAsia"/>
          <w:sz w:val="32"/>
          <w:szCs w:val="32"/>
        </w:rPr>
        <w:t>现在第五监区十五分监区服刑，属宽管级罪犯。</w:t>
      </w:r>
    </w:p>
    <w:p w:rsidR="00D25D7D" w:rsidRDefault="00D25D7D" w:rsidP="00E32988">
      <w:pPr>
        <w:tabs>
          <w:tab w:val="left" w:pos="5595"/>
        </w:tabs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  <w:r w:rsidR="004D7470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</w:p>
    <w:p w:rsidR="00F67A36" w:rsidRPr="0017252B" w:rsidRDefault="00F67A36" w:rsidP="00E3298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E3285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8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E3285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4050B">
        <w:rPr>
          <w:rFonts w:ascii="Times New Roman" w:eastAsia="仿宋_GB2312" w:hAnsi="Times New Roman" w:cs="Times New Roman"/>
          <w:kern w:val="32"/>
          <w:sz w:val="32"/>
          <w:szCs w:val="32"/>
        </w:rPr>
        <w:t>2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E4050B">
        <w:rPr>
          <w:rFonts w:ascii="Times New Roman" w:eastAsia="仿宋_GB2312" w:hAnsi="Times New Roman" w:cs="Times New Roman"/>
          <w:kern w:val="32"/>
          <w:sz w:val="32"/>
          <w:szCs w:val="32"/>
        </w:rPr>
        <w:t>3517.6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上</w:t>
      </w:r>
      <w:r w:rsidR="003739A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一减刑考核期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评定表扬剩余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3.9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案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期间考核分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533.2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3739AB" w:rsidRPr="00FC1E87">
        <w:rPr>
          <w:rFonts w:ascii="Times New Roman" w:eastAsia="仿宋_GB2312" w:hAnsi="Times New Roman" w:cs="Times New Roman" w:hint="eastAsia"/>
          <w:color w:val="4F81BD" w:themeColor="accent1"/>
          <w:kern w:val="32"/>
          <w:sz w:val="32"/>
          <w:szCs w:val="32"/>
        </w:rPr>
        <w:t>违规</w:t>
      </w:r>
      <w:r w:rsidR="006C2175">
        <w:rPr>
          <w:rFonts w:ascii="Times New Roman" w:eastAsia="仿宋_GB2312" w:hAnsi="Times New Roman" w:cs="Times New Roman" w:hint="eastAsia"/>
          <w:color w:val="4F81BD" w:themeColor="accent1"/>
          <w:kern w:val="32"/>
          <w:sz w:val="32"/>
          <w:szCs w:val="32"/>
        </w:rPr>
        <w:t>1</w:t>
      </w:r>
      <w:r w:rsidR="003739AB" w:rsidRPr="00FC1E87">
        <w:rPr>
          <w:rFonts w:ascii="Times New Roman" w:eastAsia="仿宋_GB2312" w:hAnsi="Times New Roman" w:cs="Times New Roman" w:hint="eastAsia"/>
          <w:color w:val="4F81BD" w:themeColor="accent1"/>
          <w:kern w:val="32"/>
          <w:sz w:val="32"/>
          <w:szCs w:val="32"/>
        </w:rPr>
        <w:t>次</w:t>
      </w:r>
      <w:r w:rsidR="003739AB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，累计扣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739AB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AC71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9C1EE1" w:rsidRPr="009C1E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合计获得考核分</w:t>
      </w:r>
      <w:r w:rsidR="00E4050B">
        <w:rPr>
          <w:rFonts w:ascii="Times New Roman" w:eastAsia="仿宋_GB2312" w:hAnsi="Times New Roman" w:cs="Times New Roman"/>
          <w:kern w:val="32"/>
          <w:sz w:val="32"/>
          <w:szCs w:val="32"/>
        </w:rPr>
        <w:t>4054.7</w:t>
      </w:r>
      <w:r w:rsidR="009C1E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17252B" w:rsidRDefault="00B565B6" w:rsidP="00E3298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2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8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 w:rsidR="00E1603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5</w:t>
      </w:r>
      <w:r w:rsidR="006C217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7942A0">
        <w:rPr>
          <w:rFonts w:ascii="Times New Roman" w:eastAsia="仿宋_GB2312" w:hAnsi="Times New Roman" w:cs="Times New Roman"/>
          <w:kern w:val="32"/>
          <w:sz w:val="32"/>
          <w:szCs w:val="32"/>
        </w:rPr>
        <w:t>6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</w:p>
    <w:p w:rsidR="009B4954" w:rsidRPr="0017252B" w:rsidRDefault="009B4954" w:rsidP="00E3298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55076">
        <w:rPr>
          <w:rFonts w:ascii="仿宋_GB2312" w:eastAsia="仿宋_GB2312" w:cs="仿宋_GB2312" w:hint="eastAsia"/>
          <w:sz w:val="32"/>
          <w:szCs w:val="32"/>
        </w:rPr>
        <w:t>原判</w:t>
      </w:r>
      <w:r w:rsidR="0069383D">
        <w:rPr>
          <w:rFonts w:ascii="仿宋_GB2312" w:eastAsia="仿宋_GB2312" w:cs="仿宋_GB2312" w:hint="eastAsia"/>
          <w:sz w:val="32"/>
          <w:szCs w:val="32"/>
        </w:rPr>
        <w:t>财产刑判项</w:t>
      </w:r>
      <w:r w:rsidR="0069383D" w:rsidRPr="0069383D">
        <w:rPr>
          <w:rFonts w:ascii="仿宋_GB2312" w:eastAsia="仿宋_GB2312" w:cs="仿宋_GB2312" w:hint="eastAsia"/>
          <w:sz w:val="32"/>
          <w:szCs w:val="32"/>
        </w:rPr>
        <w:t>罚金人民币</w:t>
      </w:r>
      <w:r w:rsidR="00BC1DF1">
        <w:rPr>
          <w:rFonts w:ascii="仿宋_GB2312" w:eastAsia="仿宋_GB2312" w:cs="仿宋_GB2312" w:hint="eastAsia"/>
          <w:sz w:val="32"/>
          <w:szCs w:val="32"/>
        </w:rPr>
        <w:t>10000</w:t>
      </w:r>
      <w:r w:rsidR="0069383D" w:rsidRPr="0069383D">
        <w:rPr>
          <w:rFonts w:ascii="仿宋_GB2312" w:eastAsia="仿宋_GB2312" w:cs="仿宋_GB2312" w:hint="eastAsia"/>
          <w:sz w:val="32"/>
          <w:szCs w:val="32"/>
        </w:rPr>
        <w:t>元</w:t>
      </w:r>
      <w:r w:rsidR="007942A0">
        <w:rPr>
          <w:rFonts w:ascii="仿宋_GB2312" w:eastAsia="仿宋_GB2312" w:cs="仿宋_GB2312" w:hint="eastAsia"/>
          <w:sz w:val="32"/>
          <w:szCs w:val="32"/>
        </w:rPr>
        <w:t>与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退出违法所得</w:t>
      </w:r>
      <w:r w:rsidR="00BC1DF1">
        <w:rPr>
          <w:rFonts w:ascii="仿宋_GB2312" w:eastAsia="仿宋_GB2312" w:cs="仿宋_GB2312" w:hint="eastAsia"/>
          <w:sz w:val="32"/>
          <w:szCs w:val="32"/>
        </w:rPr>
        <w:t>4639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元</w:t>
      </w:r>
      <w:r w:rsidR="0069383D" w:rsidRPr="0069383D">
        <w:rPr>
          <w:rFonts w:ascii="仿宋_GB2312" w:eastAsia="仿宋_GB2312" w:cs="仿宋_GB2312" w:hint="eastAsia"/>
          <w:sz w:val="32"/>
          <w:szCs w:val="32"/>
        </w:rPr>
        <w:t>，</w:t>
      </w:r>
      <w:r w:rsidR="0069383D" w:rsidRPr="0069383D">
        <w:rPr>
          <w:rFonts w:ascii="仿宋_GB2312" w:eastAsia="仿宋_GB2312" w:cs="仿宋_GB2312" w:hint="eastAsia"/>
          <w:sz w:val="32"/>
          <w:szCs w:val="32"/>
        </w:rPr>
        <w:lastRenderedPageBreak/>
        <w:t>第一次减刑时</w:t>
      </w:r>
      <w:r w:rsidR="007942A0">
        <w:rPr>
          <w:rFonts w:ascii="仿宋_GB2312" w:eastAsia="仿宋_GB2312" w:cs="仿宋_GB2312" w:hint="eastAsia"/>
          <w:sz w:val="32"/>
          <w:szCs w:val="32"/>
        </w:rPr>
        <w:t>已</w:t>
      </w:r>
      <w:r w:rsidR="00BC1DF1">
        <w:rPr>
          <w:rFonts w:ascii="仿宋_GB2312" w:eastAsia="仿宋_GB2312" w:cs="仿宋_GB2312" w:hint="eastAsia"/>
          <w:sz w:val="32"/>
          <w:szCs w:val="32"/>
        </w:rPr>
        <w:t>缴纳</w:t>
      </w:r>
      <w:r w:rsidR="0069383D" w:rsidRPr="0069383D">
        <w:rPr>
          <w:rFonts w:ascii="仿宋_GB2312" w:eastAsia="仿宋_GB2312" w:cs="仿宋_GB2312" w:hint="eastAsia"/>
          <w:sz w:val="32"/>
          <w:szCs w:val="32"/>
        </w:rPr>
        <w:t>（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详见（2016）闽01刑更5608号刑事裁定第2页第10行</w:t>
      </w:r>
      <w:r w:rsidR="00B06A5C" w:rsidRPr="00B06A5C">
        <w:rPr>
          <w:rFonts w:ascii="仿宋_GB2312" w:eastAsia="仿宋_GB2312" w:cs="仿宋_GB2312" w:hint="eastAsia"/>
          <w:sz w:val="32"/>
          <w:szCs w:val="32"/>
        </w:rPr>
        <w:t>）</w:t>
      </w:r>
      <w:r w:rsidR="0069383D" w:rsidRPr="0069383D">
        <w:rPr>
          <w:rFonts w:ascii="仿宋_GB2312" w:eastAsia="仿宋_GB2312" w:cs="仿宋_GB2312" w:hint="eastAsia"/>
          <w:sz w:val="32"/>
          <w:szCs w:val="32"/>
        </w:rPr>
        <w:t>，</w:t>
      </w:r>
      <w:r w:rsidR="004B4794">
        <w:rPr>
          <w:rFonts w:ascii="仿宋_GB2312" w:eastAsia="仿宋_GB2312" w:cs="仿宋_GB2312" w:hint="eastAsia"/>
          <w:sz w:val="32"/>
          <w:szCs w:val="32"/>
        </w:rPr>
        <w:t>返还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犯罪总额</w:t>
      </w:r>
      <w:r w:rsidR="00BC1DF1">
        <w:rPr>
          <w:rFonts w:ascii="仿宋_GB2312" w:eastAsia="仿宋_GB2312" w:cs="仿宋_GB2312" w:hint="eastAsia"/>
          <w:sz w:val="32"/>
          <w:szCs w:val="32"/>
        </w:rPr>
        <w:t>30988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元，</w:t>
      </w:r>
      <w:r w:rsidR="00BC1DF1">
        <w:rPr>
          <w:rFonts w:ascii="仿宋_GB2312" w:eastAsia="仿宋_GB2312" w:cs="仿宋_GB2312" w:hint="eastAsia"/>
          <w:sz w:val="32"/>
          <w:szCs w:val="32"/>
        </w:rPr>
        <w:t>刘犯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已缴纳</w:t>
      </w:r>
      <w:r w:rsidR="00EB117F" w:rsidRPr="00EB117F">
        <w:rPr>
          <w:rFonts w:ascii="仿宋_GB2312" w:eastAsia="仿宋_GB2312" w:cs="仿宋_GB2312" w:hint="eastAsia"/>
          <w:sz w:val="32"/>
          <w:szCs w:val="32"/>
        </w:rPr>
        <w:t>；其中本次</w:t>
      </w:r>
      <w:r w:rsidR="00BC1DF1" w:rsidRPr="00EB117F">
        <w:rPr>
          <w:rFonts w:ascii="仿宋_GB2312" w:eastAsia="仿宋_GB2312" w:cs="仿宋_GB2312" w:hint="eastAsia"/>
          <w:sz w:val="32"/>
          <w:szCs w:val="32"/>
        </w:rPr>
        <w:t>缴纳人民币</w:t>
      </w:r>
      <w:r w:rsidR="00E4050B">
        <w:rPr>
          <w:rFonts w:ascii="仿宋_GB2312" w:eastAsia="仿宋_GB2312" w:cs="仿宋_GB2312"/>
          <w:sz w:val="32"/>
          <w:szCs w:val="32"/>
        </w:rPr>
        <w:t>26349</w:t>
      </w:r>
      <w:r w:rsidR="00BC1DF1" w:rsidRPr="00EB117F">
        <w:rPr>
          <w:rFonts w:ascii="仿宋_GB2312" w:eastAsia="仿宋_GB2312" w:cs="仿宋_GB2312" w:hint="eastAsia"/>
          <w:sz w:val="32"/>
          <w:szCs w:val="32"/>
        </w:rPr>
        <w:t>元</w:t>
      </w:r>
      <w:r w:rsidR="00BC1DF1">
        <w:rPr>
          <w:rFonts w:ascii="仿宋_GB2312" w:eastAsia="仿宋_GB2312" w:cs="仿宋_GB2312" w:hint="eastAsia"/>
          <w:sz w:val="32"/>
          <w:szCs w:val="32"/>
        </w:rPr>
        <w:t>，详见</w:t>
      </w:r>
      <w:r w:rsidR="00EB117F">
        <w:rPr>
          <w:rFonts w:ascii="仿宋_GB2312" w:eastAsia="仿宋_GB2312" w:cs="仿宋_GB2312" w:hint="eastAsia"/>
          <w:sz w:val="32"/>
          <w:szCs w:val="32"/>
        </w:rPr>
        <w:t>莆田市</w:t>
      </w:r>
      <w:r w:rsidR="007942A0" w:rsidRPr="007942A0">
        <w:rPr>
          <w:rFonts w:ascii="仿宋_GB2312" w:eastAsia="仿宋_GB2312" w:cs="仿宋_GB2312" w:hint="eastAsia"/>
          <w:sz w:val="32"/>
          <w:szCs w:val="32"/>
        </w:rPr>
        <w:t>秀屿</w:t>
      </w:r>
      <w:r w:rsidR="00EB117F">
        <w:rPr>
          <w:rFonts w:ascii="仿宋_GB2312" w:eastAsia="仿宋_GB2312" w:cs="仿宋_GB2312" w:hint="eastAsia"/>
          <w:sz w:val="32"/>
          <w:szCs w:val="32"/>
        </w:rPr>
        <w:t>区人民</w:t>
      </w:r>
      <w:r w:rsidR="00EB117F" w:rsidRPr="00EB117F">
        <w:rPr>
          <w:rFonts w:ascii="仿宋_GB2312" w:eastAsia="仿宋_GB2312" w:cs="仿宋_GB2312" w:hint="eastAsia"/>
          <w:sz w:val="32"/>
          <w:szCs w:val="32"/>
        </w:rPr>
        <w:t>法院</w:t>
      </w:r>
      <w:r w:rsidR="00E4050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回函</w:t>
      </w:r>
      <w:r w:rsidR="00EB117F" w:rsidRPr="00EB117F">
        <w:rPr>
          <w:rFonts w:ascii="仿宋_GB2312" w:eastAsia="仿宋_GB2312" w:cs="仿宋_GB2312" w:hint="eastAsia"/>
          <w:sz w:val="32"/>
          <w:szCs w:val="32"/>
        </w:rPr>
        <w:t>。</w:t>
      </w:r>
    </w:p>
    <w:p w:rsidR="00E32988" w:rsidRDefault="00711B18" w:rsidP="00E3298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11B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BC1DF1" w:rsidRPr="00BC1DF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系抢劫犯罪被判十年以上</w:t>
      </w:r>
      <w:r w:rsidRPr="00711B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，根据相关减刑规定，属于减刑条件从严掌控对象，因此提请减刑幅度扣减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711B1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E32988" w:rsidRDefault="00E32988" w:rsidP="00E32988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17252B" w:rsidRDefault="00AA0848" w:rsidP="00E32988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刘刚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E11E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7942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刘刚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CC6C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E32988">
      <w:pPr>
        <w:spacing w:line="46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E32988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E32988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E32988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7942A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刘刚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5E4C7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E32988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B5F5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五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17252B" w:rsidRDefault="004F55FB" w:rsidP="00E32988">
      <w:pPr>
        <w:spacing w:line="460" w:lineRule="exact"/>
      </w:pPr>
    </w:p>
    <w:p w:rsidR="00466FB4" w:rsidRPr="0017252B" w:rsidRDefault="00466FB4" w:rsidP="00E32988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E32988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E32988">
      <w:pPr>
        <w:spacing w:line="4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5E4C70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CC6C8D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E32988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680" w:rsidRDefault="00043680" w:rsidP="00F83AC6">
      <w:r>
        <w:separator/>
      </w:r>
    </w:p>
  </w:endnote>
  <w:endnote w:type="continuationSeparator" w:id="1">
    <w:p w:rsidR="00043680" w:rsidRDefault="0004368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680" w:rsidRDefault="00043680" w:rsidP="00F83AC6">
      <w:r>
        <w:separator/>
      </w:r>
    </w:p>
  </w:footnote>
  <w:footnote w:type="continuationSeparator" w:id="1">
    <w:p w:rsidR="00043680" w:rsidRDefault="0004368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8A9"/>
    <w:rsid w:val="000333D2"/>
    <w:rsid w:val="00043680"/>
    <w:rsid w:val="000575D4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761C3"/>
    <w:rsid w:val="002878A9"/>
    <w:rsid w:val="00293069"/>
    <w:rsid w:val="002950E1"/>
    <w:rsid w:val="002B2F80"/>
    <w:rsid w:val="002B530B"/>
    <w:rsid w:val="002D625B"/>
    <w:rsid w:val="002D664E"/>
    <w:rsid w:val="002E4E85"/>
    <w:rsid w:val="002F0746"/>
    <w:rsid w:val="002F7A99"/>
    <w:rsid w:val="0030371A"/>
    <w:rsid w:val="00341EC4"/>
    <w:rsid w:val="0035635A"/>
    <w:rsid w:val="00362E3C"/>
    <w:rsid w:val="003739AB"/>
    <w:rsid w:val="0039420E"/>
    <w:rsid w:val="003965DA"/>
    <w:rsid w:val="003A5E4C"/>
    <w:rsid w:val="003B7233"/>
    <w:rsid w:val="003C41AE"/>
    <w:rsid w:val="003C4959"/>
    <w:rsid w:val="00405509"/>
    <w:rsid w:val="0041111C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4794"/>
    <w:rsid w:val="004B5ACE"/>
    <w:rsid w:val="004C418F"/>
    <w:rsid w:val="004C617F"/>
    <w:rsid w:val="004D7470"/>
    <w:rsid w:val="004E2FE5"/>
    <w:rsid w:val="004E6C1F"/>
    <w:rsid w:val="004F3C63"/>
    <w:rsid w:val="004F55FB"/>
    <w:rsid w:val="0050215A"/>
    <w:rsid w:val="005146E8"/>
    <w:rsid w:val="005250B5"/>
    <w:rsid w:val="00525CFD"/>
    <w:rsid w:val="00525D6E"/>
    <w:rsid w:val="00532883"/>
    <w:rsid w:val="00535A0B"/>
    <w:rsid w:val="00565E7E"/>
    <w:rsid w:val="005707D2"/>
    <w:rsid w:val="005779D5"/>
    <w:rsid w:val="005A55BF"/>
    <w:rsid w:val="005B6303"/>
    <w:rsid w:val="005C15B1"/>
    <w:rsid w:val="005C318E"/>
    <w:rsid w:val="005C344E"/>
    <w:rsid w:val="005E4C70"/>
    <w:rsid w:val="005F0087"/>
    <w:rsid w:val="005F33FF"/>
    <w:rsid w:val="0060748D"/>
    <w:rsid w:val="00631843"/>
    <w:rsid w:val="0063340A"/>
    <w:rsid w:val="006438CC"/>
    <w:rsid w:val="00655D64"/>
    <w:rsid w:val="0069383D"/>
    <w:rsid w:val="0069720A"/>
    <w:rsid w:val="006B070F"/>
    <w:rsid w:val="006C2175"/>
    <w:rsid w:val="006D1C70"/>
    <w:rsid w:val="006E63BD"/>
    <w:rsid w:val="006F7AFF"/>
    <w:rsid w:val="007116CA"/>
    <w:rsid w:val="00711B18"/>
    <w:rsid w:val="007266C8"/>
    <w:rsid w:val="0073283B"/>
    <w:rsid w:val="00740135"/>
    <w:rsid w:val="0074225C"/>
    <w:rsid w:val="00752A29"/>
    <w:rsid w:val="007576B7"/>
    <w:rsid w:val="007602F7"/>
    <w:rsid w:val="0077508F"/>
    <w:rsid w:val="00782B3A"/>
    <w:rsid w:val="007843B5"/>
    <w:rsid w:val="007941A0"/>
    <w:rsid w:val="007942A0"/>
    <w:rsid w:val="007A444B"/>
    <w:rsid w:val="007B303A"/>
    <w:rsid w:val="007B3170"/>
    <w:rsid w:val="007C4AF4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8D2DE3"/>
    <w:rsid w:val="008D5912"/>
    <w:rsid w:val="009021CF"/>
    <w:rsid w:val="0091737C"/>
    <w:rsid w:val="00937E87"/>
    <w:rsid w:val="009573F7"/>
    <w:rsid w:val="0098250D"/>
    <w:rsid w:val="009B0E0B"/>
    <w:rsid w:val="009B4954"/>
    <w:rsid w:val="009B58E9"/>
    <w:rsid w:val="009B63D9"/>
    <w:rsid w:val="009C1EE1"/>
    <w:rsid w:val="009D3548"/>
    <w:rsid w:val="009D61F3"/>
    <w:rsid w:val="009F108B"/>
    <w:rsid w:val="00A16080"/>
    <w:rsid w:val="00A26FD3"/>
    <w:rsid w:val="00A3262C"/>
    <w:rsid w:val="00A45030"/>
    <w:rsid w:val="00A504C6"/>
    <w:rsid w:val="00A74491"/>
    <w:rsid w:val="00A86B5C"/>
    <w:rsid w:val="00A9402B"/>
    <w:rsid w:val="00AA0848"/>
    <w:rsid w:val="00AC2E58"/>
    <w:rsid w:val="00AC62D7"/>
    <w:rsid w:val="00AC71EE"/>
    <w:rsid w:val="00AF0786"/>
    <w:rsid w:val="00AF37AC"/>
    <w:rsid w:val="00B066A4"/>
    <w:rsid w:val="00B06A5C"/>
    <w:rsid w:val="00B21074"/>
    <w:rsid w:val="00B3723B"/>
    <w:rsid w:val="00B47578"/>
    <w:rsid w:val="00B55FF7"/>
    <w:rsid w:val="00B565B6"/>
    <w:rsid w:val="00B61F9D"/>
    <w:rsid w:val="00B71A3E"/>
    <w:rsid w:val="00B7793D"/>
    <w:rsid w:val="00B80815"/>
    <w:rsid w:val="00B86060"/>
    <w:rsid w:val="00B905A2"/>
    <w:rsid w:val="00BB6654"/>
    <w:rsid w:val="00BC1DF1"/>
    <w:rsid w:val="00BC2227"/>
    <w:rsid w:val="00BC436B"/>
    <w:rsid w:val="00BE58DA"/>
    <w:rsid w:val="00BF1931"/>
    <w:rsid w:val="00BF22B7"/>
    <w:rsid w:val="00C00454"/>
    <w:rsid w:val="00C01DDA"/>
    <w:rsid w:val="00C22E60"/>
    <w:rsid w:val="00C47509"/>
    <w:rsid w:val="00C56E9B"/>
    <w:rsid w:val="00C774DB"/>
    <w:rsid w:val="00C81917"/>
    <w:rsid w:val="00CB22E9"/>
    <w:rsid w:val="00CC6C8D"/>
    <w:rsid w:val="00CF122F"/>
    <w:rsid w:val="00D25D7D"/>
    <w:rsid w:val="00D54DF7"/>
    <w:rsid w:val="00D6658A"/>
    <w:rsid w:val="00D77D4C"/>
    <w:rsid w:val="00D9766C"/>
    <w:rsid w:val="00DB03BD"/>
    <w:rsid w:val="00DB5F69"/>
    <w:rsid w:val="00DD2068"/>
    <w:rsid w:val="00DE360A"/>
    <w:rsid w:val="00DE4193"/>
    <w:rsid w:val="00DF0C55"/>
    <w:rsid w:val="00E11EDE"/>
    <w:rsid w:val="00E13CAA"/>
    <w:rsid w:val="00E16034"/>
    <w:rsid w:val="00E269B1"/>
    <w:rsid w:val="00E32852"/>
    <w:rsid w:val="00E32988"/>
    <w:rsid w:val="00E4050B"/>
    <w:rsid w:val="00E4441F"/>
    <w:rsid w:val="00E53595"/>
    <w:rsid w:val="00E53D6B"/>
    <w:rsid w:val="00E60B4D"/>
    <w:rsid w:val="00E70756"/>
    <w:rsid w:val="00E91ABC"/>
    <w:rsid w:val="00E957DD"/>
    <w:rsid w:val="00EB117F"/>
    <w:rsid w:val="00EC354D"/>
    <w:rsid w:val="00EC7016"/>
    <w:rsid w:val="00EC7689"/>
    <w:rsid w:val="00F12159"/>
    <w:rsid w:val="00F12422"/>
    <w:rsid w:val="00F15A50"/>
    <w:rsid w:val="00F21FC8"/>
    <w:rsid w:val="00F24A89"/>
    <w:rsid w:val="00F31D47"/>
    <w:rsid w:val="00F4614C"/>
    <w:rsid w:val="00F51C48"/>
    <w:rsid w:val="00F64A08"/>
    <w:rsid w:val="00F67085"/>
    <w:rsid w:val="00F67A36"/>
    <w:rsid w:val="00F67F2F"/>
    <w:rsid w:val="00F76E96"/>
    <w:rsid w:val="00F83AC6"/>
    <w:rsid w:val="00F84963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943;&#21009;&#20551;&#37322;\2020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</Template>
  <TotalTime>125</TotalTime>
  <Pages>2</Pages>
  <Words>159</Words>
  <Characters>910</Characters>
  <Application>Microsoft Office Word</Application>
  <DocSecurity>0</DocSecurity>
  <Lines>7</Lines>
  <Paragraphs>2</Paragraphs>
  <ScaleCrop>false</ScaleCrop>
  <Company>微软中国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Lenovo User</cp:lastModifiedBy>
  <cp:revision>40</cp:revision>
  <cp:lastPrinted>2021-04-13T01:57:00Z</cp:lastPrinted>
  <dcterms:created xsi:type="dcterms:W3CDTF">2020-12-23T01:39:00Z</dcterms:created>
  <dcterms:modified xsi:type="dcterms:W3CDTF">2021-11-18T01:13:00Z</dcterms:modified>
</cp:coreProperties>
</file>