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2F7" w:rsidRPr="007602F7" w:rsidRDefault="007602F7" w:rsidP="007602F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7602F7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44582D" w:rsidRDefault="007602F7" w:rsidP="007602F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7602F7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Default="00FC1E87" w:rsidP="002738EC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［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0333D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］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闽福狱减字第</w:t>
      </w:r>
      <w:r w:rsidR="008A4DE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277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CE5CBB" w:rsidRDefault="00CE5CBB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</w:p>
    <w:p w:rsidR="002878A9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780F0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郭芳祥</w:t>
      </w:r>
      <w:r w:rsidR="00376415" w:rsidRPr="0017252B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17252B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376415" w:rsidRPr="0017252B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780F0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="002878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6C2175" w:rsidRPr="006C21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780F0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75</w:t>
      </w:r>
      <w:r w:rsidR="006C2175" w:rsidRPr="006C21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80F0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6C2175" w:rsidRPr="006C21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780F0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="001B04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</w:t>
      </w:r>
      <w:r w:rsidR="00846B04" w:rsidRP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户籍</w:t>
      </w:r>
      <w:r w:rsidR="00780F0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福建省福清市</w:t>
      </w:r>
      <w:r w:rsidR="00846B04" w:rsidRP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</w:t>
      </w:r>
      <w:r w:rsidR="00780F0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系</w:t>
      </w:r>
      <w:r w:rsidR="00846B04" w:rsidRPr="00846B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农民。</w:t>
      </w:r>
    </w:p>
    <w:p w:rsidR="00F67A36" w:rsidRPr="0017252B" w:rsidRDefault="00931BC9" w:rsidP="00931BC9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福建省福清市人民法院于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0181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1160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号刑事判决书：以被告人郭芳祥犯故意伤害罪，判处有期徒刑五年。</w:t>
      </w:r>
      <w:r w:rsidR="00846B04"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于</w:t>
      </w:r>
      <w:r w:rsidR="00846B04"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846B04"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846B04"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46B04"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846B04"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日交付福州监狱执行。</w:t>
      </w:r>
      <w:r w:rsidR="004D7470"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="007942A0"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7942A0"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7942A0"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31</w:t>
      </w:r>
      <w:r w:rsidR="007942A0"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7942A0"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7942A0"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7942A0"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46B04"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4D7470"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6761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</w:t>
      </w:r>
      <w:r w:rsidR="00F40E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刑事裁定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，减去有期徒刑六个月，现刑期至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日。</w:t>
      </w:r>
      <w:r w:rsidR="00E70756"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现属宽管级罪犯。</w:t>
      </w:r>
    </w:p>
    <w:p w:rsidR="00D25D7D" w:rsidRDefault="004467CC" w:rsidP="004467CC">
      <w:pPr>
        <w:tabs>
          <w:tab w:val="left" w:pos="5595"/>
        </w:tabs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罪犯郭芳祥在服刑期间，确有悔改表现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  <w:r w:rsidR="004D7470">
        <w:rPr>
          <w:rFonts w:ascii="Times New Roman" w:eastAsia="仿宋_GB2312" w:hAnsi="Times New Roman" w:cs="Times New Roman"/>
          <w:kern w:val="32"/>
          <w:sz w:val="32"/>
          <w:szCs w:val="32"/>
        </w:rPr>
        <w:tab/>
      </w:r>
    </w:p>
    <w:p w:rsidR="00F67A36" w:rsidRPr="0017252B" w:rsidRDefault="00F67A36" w:rsidP="003739AB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4467CC" w:rsidRPr="004467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4467CC" w:rsidRPr="004467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467CC" w:rsidRPr="004467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4467CC" w:rsidRPr="004467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4467CC" w:rsidRPr="004467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4467CC" w:rsidRPr="004467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467CC" w:rsidRPr="004467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4467CC" w:rsidRPr="004467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467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，获得</w:t>
      </w:r>
      <w:r w:rsidR="004467CC" w:rsidRPr="004467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1512</w:t>
      </w:r>
      <w:r w:rsidR="004467CC" w:rsidRPr="004467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4467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。其上次评定表扬剩余</w:t>
      </w:r>
      <w:r w:rsidR="004467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10.1</w:t>
      </w:r>
      <w:r w:rsidR="004467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</w:t>
      </w:r>
      <w:r w:rsidR="004467CC" w:rsidRPr="004467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上轮提请办案期间考核分</w:t>
      </w:r>
      <w:r w:rsidR="004467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289</w:t>
      </w:r>
      <w:r w:rsidR="004467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</w:t>
      </w:r>
      <w:r w:rsidR="004467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1811.1</w:t>
      </w:r>
      <w:r w:rsidR="004467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="004467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4467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</w:t>
      </w:r>
      <w:r w:rsidR="004467CC" w:rsidRPr="004467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考核期内累计违规</w:t>
      </w:r>
      <w:r w:rsidR="004467CC" w:rsidRPr="004467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4467CC" w:rsidRPr="004467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4467CC" w:rsidRPr="004467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60</w:t>
      </w:r>
      <w:r w:rsidR="004467CC" w:rsidRPr="004467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分（其中一次性扣</w:t>
      </w:r>
      <w:r w:rsidR="004467CC" w:rsidRPr="004467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</w:t>
      </w:r>
      <w:r w:rsidR="004467CC" w:rsidRPr="004467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分以上的</w:t>
      </w:r>
      <w:r w:rsidR="004467CC" w:rsidRPr="004467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4467CC" w:rsidRPr="004467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次）</w:t>
      </w:r>
      <w:r w:rsidR="004467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CE5CBB" w:rsidRDefault="00CE5CBB" w:rsidP="006D1C7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</w:t>
      </w:r>
    </w:p>
    <w:p w:rsidR="00F67A36" w:rsidRPr="0017252B" w:rsidRDefault="00B565B6" w:rsidP="006D1C7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CE5CBB" w:rsidRPr="00CE5C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CE5CBB" w:rsidRPr="00CE5C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CE5CBB" w:rsidRPr="00CE5C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CE5CBB" w:rsidRPr="00CE5C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CE5CBB" w:rsidRPr="00CE5C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E5CBB" w:rsidRPr="00CE5C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CE5CBB" w:rsidRPr="00CE5C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CE5CBB" w:rsidRPr="00CE5C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CE5CBB" w:rsidRPr="00CE5C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E5CBB" w:rsidRPr="00CE5C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CE5CBB" w:rsidRPr="00CE5C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月分别获表扬一次；物质奖励</w:t>
      </w:r>
      <w:r w:rsidR="00CE5CBB" w:rsidRPr="00CE5C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CE5CBB" w:rsidRPr="00CE5C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CE5CBB" w:rsidRPr="00CE5C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CE5CBB" w:rsidRPr="00CE5C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E5CBB" w:rsidRPr="00CE5C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CE5CBB" w:rsidRPr="00CE5C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月。</w:t>
      </w:r>
    </w:p>
    <w:p w:rsidR="00846B04" w:rsidRPr="0044582D" w:rsidRDefault="00846B04" w:rsidP="00846B04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原判财产刑判项</w:t>
      </w:r>
      <w:r w:rsidR="00CE5CBB"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：无</w:t>
      </w:r>
    </w:p>
    <w:p w:rsidR="00F67A36" w:rsidRPr="0017252B" w:rsidRDefault="008A4DEE" w:rsidP="00846B04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2021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7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3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2021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7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9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日在狱内公示未收到不同意见</w:t>
      </w:r>
      <w:r w:rsidR="00D259F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7252B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780F0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郭芳祥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0E4185"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郭芳祥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</w:t>
      </w:r>
      <w:r w:rsidR="00FC1E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去有期徒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DE6B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BE58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，特提请你院审理裁定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7252B" w:rsidRDefault="00F67A36" w:rsidP="008D2DE3">
      <w:pPr>
        <w:spacing w:line="620" w:lineRule="exact"/>
        <w:ind w:rightChars="-15" w:right="-31"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17252B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8D2DE3" w:rsidRPr="0044582D" w:rsidRDefault="008D2DE3" w:rsidP="00F67A36">
      <w:pPr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</w:p>
    <w:p w:rsidR="00F67A36" w:rsidRPr="0044582D" w:rsidRDefault="00532883" w:rsidP="00F67A36">
      <w:pPr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附件：⒈罪犯</w:t>
      </w:r>
      <w:r w:rsidR="00780F05"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郭芳祥</w:t>
      </w:r>
      <w:r w:rsidR="00F67A36"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减刑卷宗</w:t>
      </w:r>
      <w:r w:rsidR="00D259FD"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壹</w:t>
      </w:r>
      <w:r w:rsidR="00F67A36"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册</w:t>
      </w:r>
    </w:p>
    <w:p w:rsidR="00F67A36" w:rsidRPr="0044582D" w:rsidRDefault="00F67A36" w:rsidP="00F67A36">
      <w:pPr>
        <w:ind w:rightChars="-15" w:right="-31" w:firstLineChars="500" w:firstLine="1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⒉</w:t>
      </w:r>
      <w:r w:rsidR="00532883"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提请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减刑建议书</w:t>
      </w:r>
      <w:r w:rsidR="001B5F52"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份</w:t>
      </w:r>
    </w:p>
    <w:p w:rsidR="004F55FB" w:rsidRPr="0044582D" w:rsidRDefault="004F55FB">
      <w:pPr>
        <w:rPr>
          <w:rFonts w:ascii="Times New Roman" w:eastAsia="仿宋_GB2312" w:hAnsi="Times New Roman" w:cs="Times New Roman"/>
          <w:kern w:val="32"/>
          <w:sz w:val="32"/>
          <w:szCs w:val="32"/>
        </w:rPr>
      </w:pPr>
    </w:p>
    <w:p w:rsidR="00466FB4" w:rsidRPr="0044582D" w:rsidRDefault="00466FB4" w:rsidP="00466FB4">
      <w:pPr>
        <w:ind w:rightChars="-15" w:right="-31" w:firstLineChars="500" w:firstLine="1600"/>
        <w:rPr>
          <w:rFonts w:ascii="Times New Roman" w:eastAsia="仿宋_GB2312" w:hAnsi="Times New Roman" w:cs="Times New Roman"/>
          <w:kern w:val="32"/>
          <w:sz w:val="32"/>
          <w:szCs w:val="32"/>
        </w:rPr>
      </w:pPr>
    </w:p>
    <w:p w:rsidR="00466FB4" w:rsidRPr="0044582D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福建省福州监狱</w:t>
      </w:r>
    </w:p>
    <w:p w:rsidR="00F67A36" w:rsidRPr="0044582D" w:rsidRDefault="00FC1E87" w:rsidP="00FC1E87">
      <w:pPr>
        <w:spacing w:line="620" w:lineRule="exact"/>
        <w:ind w:rightChars="400" w:right="840"/>
        <w:jc w:val="right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5E4C70"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66FB4"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A4DE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466FB4"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A4DE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bookmarkStart w:id="0" w:name="_GoBack"/>
      <w:bookmarkEnd w:id="0"/>
      <w:r w:rsidR="00466FB4" w:rsidRPr="0044582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</w:p>
    <w:sectPr w:rsidR="00F67A36" w:rsidRPr="0044582D" w:rsidSect="0074225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37A1" w:rsidRDefault="00A137A1" w:rsidP="00F83AC6">
      <w:r>
        <w:separator/>
      </w:r>
    </w:p>
  </w:endnote>
  <w:endnote w:type="continuationSeparator" w:id="1">
    <w:p w:rsidR="00A137A1" w:rsidRDefault="00A137A1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37A1" w:rsidRDefault="00A137A1" w:rsidP="00F83AC6">
      <w:r>
        <w:separator/>
      </w:r>
    </w:p>
  </w:footnote>
  <w:footnote w:type="continuationSeparator" w:id="1">
    <w:p w:rsidR="00A137A1" w:rsidRDefault="00A137A1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8A9"/>
    <w:rsid w:val="000333D2"/>
    <w:rsid w:val="0004133B"/>
    <w:rsid w:val="000575D4"/>
    <w:rsid w:val="000739C8"/>
    <w:rsid w:val="000A29ED"/>
    <w:rsid w:val="000A330C"/>
    <w:rsid w:val="000B0A17"/>
    <w:rsid w:val="000B2AF5"/>
    <w:rsid w:val="000C047C"/>
    <w:rsid w:val="000D3F6C"/>
    <w:rsid w:val="000E4185"/>
    <w:rsid w:val="000F4FD4"/>
    <w:rsid w:val="00106735"/>
    <w:rsid w:val="00115127"/>
    <w:rsid w:val="00117BE0"/>
    <w:rsid w:val="00127A63"/>
    <w:rsid w:val="00133B79"/>
    <w:rsid w:val="001652B0"/>
    <w:rsid w:val="001673F3"/>
    <w:rsid w:val="0017252B"/>
    <w:rsid w:val="001846DF"/>
    <w:rsid w:val="00194849"/>
    <w:rsid w:val="00194F20"/>
    <w:rsid w:val="001A33F3"/>
    <w:rsid w:val="001B04AD"/>
    <w:rsid w:val="001B5F52"/>
    <w:rsid w:val="001C0543"/>
    <w:rsid w:val="001E3405"/>
    <w:rsid w:val="00200C71"/>
    <w:rsid w:val="00205472"/>
    <w:rsid w:val="00237C41"/>
    <w:rsid w:val="002552AD"/>
    <w:rsid w:val="00270C25"/>
    <w:rsid w:val="002738EC"/>
    <w:rsid w:val="002761C3"/>
    <w:rsid w:val="002878A9"/>
    <w:rsid w:val="00293069"/>
    <w:rsid w:val="002950E1"/>
    <w:rsid w:val="002B2F80"/>
    <w:rsid w:val="002B530B"/>
    <w:rsid w:val="002D625B"/>
    <w:rsid w:val="002D664E"/>
    <w:rsid w:val="002E4E85"/>
    <w:rsid w:val="002F0746"/>
    <w:rsid w:val="002F7A99"/>
    <w:rsid w:val="0030371A"/>
    <w:rsid w:val="00304541"/>
    <w:rsid w:val="00341EC4"/>
    <w:rsid w:val="0035635A"/>
    <w:rsid w:val="00362E3C"/>
    <w:rsid w:val="003739AB"/>
    <w:rsid w:val="00376415"/>
    <w:rsid w:val="0039420E"/>
    <w:rsid w:val="003965DA"/>
    <w:rsid w:val="003A5E4C"/>
    <w:rsid w:val="003B7233"/>
    <w:rsid w:val="003C41AE"/>
    <w:rsid w:val="003C4959"/>
    <w:rsid w:val="00405509"/>
    <w:rsid w:val="0041111C"/>
    <w:rsid w:val="00422398"/>
    <w:rsid w:val="0044582D"/>
    <w:rsid w:val="004467CC"/>
    <w:rsid w:val="00453F19"/>
    <w:rsid w:val="004614FB"/>
    <w:rsid w:val="004643FD"/>
    <w:rsid w:val="00466FB4"/>
    <w:rsid w:val="0046738F"/>
    <w:rsid w:val="00476E23"/>
    <w:rsid w:val="004902E6"/>
    <w:rsid w:val="004B3D94"/>
    <w:rsid w:val="004B4794"/>
    <w:rsid w:val="004B5ACE"/>
    <w:rsid w:val="004C418F"/>
    <w:rsid w:val="004C617F"/>
    <w:rsid w:val="004D7470"/>
    <w:rsid w:val="004E2FE5"/>
    <w:rsid w:val="004E6C1F"/>
    <w:rsid w:val="004F3C63"/>
    <w:rsid w:val="004F55FB"/>
    <w:rsid w:val="0050215A"/>
    <w:rsid w:val="005146E8"/>
    <w:rsid w:val="005250B5"/>
    <w:rsid w:val="00525CFD"/>
    <w:rsid w:val="00525D6E"/>
    <w:rsid w:val="00532883"/>
    <w:rsid w:val="00535A0B"/>
    <w:rsid w:val="00565E7E"/>
    <w:rsid w:val="005707D2"/>
    <w:rsid w:val="005779D5"/>
    <w:rsid w:val="005A55BF"/>
    <w:rsid w:val="005B6303"/>
    <w:rsid w:val="005C15B1"/>
    <w:rsid w:val="005C318E"/>
    <w:rsid w:val="005C344E"/>
    <w:rsid w:val="005E1996"/>
    <w:rsid w:val="005E4C70"/>
    <w:rsid w:val="005F0087"/>
    <w:rsid w:val="005F33FF"/>
    <w:rsid w:val="005F3808"/>
    <w:rsid w:val="0060748D"/>
    <w:rsid w:val="00631843"/>
    <w:rsid w:val="0063340A"/>
    <w:rsid w:val="006438CC"/>
    <w:rsid w:val="00655D64"/>
    <w:rsid w:val="006770CC"/>
    <w:rsid w:val="0069383D"/>
    <w:rsid w:val="00696608"/>
    <w:rsid w:val="0069720A"/>
    <w:rsid w:val="006B070F"/>
    <w:rsid w:val="006C2175"/>
    <w:rsid w:val="006D1C70"/>
    <w:rsid w:val="006E63BD"/>
    <w:rsid w:val="006F7AFF"/>
    <w:rsid w:val="007116CA"/>
    <w:rsid w:val="00711B18"/>
    <w:rsid w:val="007266C8"/>
    <w:rsid w:val="0073283B"/>
    <w:rsid w:val="00740135"/>
    <w:rsid w:val="0074225C"/>
    <w:rsid w:val="00752A29"/>
    <w:rsid w:val="007576B7"/>
    <w:rsid w:val="007602F7"/>
    <w:rsid w:val="0077508F"/>
    <w:rsid w:val="00780F05"/>
    <w:rsid w:val="00782B3A"/>
    <w:rsid w:val="007843B5"/>
    <w:rsid w:val="007942A0"/>
    <w:rsid w:val="007A444B"/>
    <w:rsid w:val="007B303A"/>
    <w:rsid w:val="007B3170"/>
    <w:rsid w:val="007C392A"/>
    <w:rsid w:val="007C4AF4"/>
    <w:rsid w:val="007C7A8D"/>
    <w:rsid w:val="007F327F"/>
    <w:rsid w:val="0080515A"/>
    <w:rsid w:val="00805F38"/>
    <w:rsid w:val="00807292"/>
    <w:rsid w:val="0083431A"/>
    <w:rsid w:val="00846B04"/>
    <w:rsid w:val="00883944"/>
    <w:rsid w:val="00884024"/>
    <w:rsid w:val="00892A00"/>
    <w:rsid w:val="00892A34"/>
    <w:rsid w:val="008A4DEE"/>
    <w:rsid w:val="008B1266"/>
    <w:rsid w:val="008D2DE3"/>
    <w:rsid w:val="008D5912"/>
    <w:rsid w:val="009021CF"/>
    <w:rsid w:val="0091737C"/>
    <w:rsid w:val="0092299E"/>
    <w:rsid w:val="00931BC9"/>
    <w:rsid w:val="009348A4"/>
    <w:rsid w:val="00937E87"/>
    <w:rsid w:val="00955068"/>
    <w:rsid w:val="009573F7"/>
    <w:rsid w:val="0098250D"/>
    <w:rsid w:val="009B0E0B"/>
    <w:rsid w:val="009B4954"/>
    <w:rsid w:val="009B58E9"/>
    <w:rsid w:val="009B63D9"/>
    <w:rsid w:val="009C1EE1"/>
    <w:rsid w:val="009D3548"/>
    <w:rsid w:val="009D61F3"/>
    <w:rsid w:val="009F108B"/>
    <w:rsid w:val="00A137A1"/>
    <w:rsid w:val="00A16080"/>
    <w:rsid w:val="00A26FD3"/>
    <w:rsid w:val="00A3262C"/>
    <w:rsid w:val="00A45030"/>
    <w:rsid w:val="00A504C6"/>
    <w:rsid w:val="00A52C8A"/>
    <w:rsid w:val="00A74491"/>
    <w:rsid w:val="00A86B5C"/>
    <w:rsid w:val="00A9402B"/>
    <w:rsid w:val="00AA0848"/>
    <w:rsid w:val="00AC2E58"/>
    <w:rsid w:val="00AC62D7"/>
    <w:rsid w:val="00AC71EE"/>
    <w:rsid w:val="00AF0786"/>
    <w:rsid w:val="00AF37AC"/>
    <w:rsid w:val="00B066A4"/>
    <w:rsid w:val="00B06A5C"/>
    <w:rsid w:val="00B21074"/>
    <w:rsid w:val="00B3723B"/>
    <w:rsid w:val="00B47578"/>
    <w:rsid w:val="00B55FF7"/>
    <w:rsid w:val="00B565B6"/>
    <w:rsid w:val="00B61F9D"/>
    <w:rsid w:val="00B71A3E"/>
    <w:rsid w:val="00B7793D"/>
    <w:rsid w:val="00B86060"/>
    <w:rsid w:val="00B905A2"/>
    <w:rsid w:val="00BB6654"/>
    <w:rsid w:val="00BC1DF1"/>
    <w:rsid w:val="00BC2227"/>
    <w:rsid w:val="00BC436B"/>
    <w:rsid w:val="00BE58DA"/>
    <w:rsid w:val="00BF1931"/>
    <w:rsid w:val="00BF22B7"/>
    <w:rsid w:val="00C00454"/>
    <w:rsid w:val="00C01DDA"/>
    <w:rsid w:val="00C22E60"/>
    <w:rsid w:val="00C47509"/>
    <w:rsid w:val="00C56E9B"/>
    <w:rsid w:val="00C774DB"/>
    <w:rsid w:val="00C81917"/>
    <w:rsid w:val="00CB22E9"/>
    <w:rsid w:val="00CC59A8"/>
    <w:rsid w:val="00CE5CBB"/>
    <w:rsid w:val="00CF122F"/>
    <w:rsid w:val="00D259FD"/>
    <w:rsid w:val="00D25D7D"/>
    <w:rsid w:val="00D54DF7"/>
    <w:rsid w:val="00D6658A"/>
    <w:rsid w:val="00D9766C"/>
    <w:rsid w:val="00DB03BD"/>
    <w:rsid w:val="00DB5F69"/>
    <w:rsid w:val="00DD2068"/>
    <w:rsid w:val="00DE4193"/>
    <w:rsid w:val="00DE6B2D"/>
    <w:rsid w:val="00DF0C55"/>
    <w:rsid w:val="00E11EDE"/>
    <w:rsid w:val="00E13CAA"/>
    <w:rsid w:val="00E16034"/>
    <w:rsid w:val="00E32852"/>
    <w:rsid w:val="00E4050B"/>
    <w:rsid w:val="00E4441F"/>
    <w:rsid w:val="00E51277"/>
    <w:rsid w:val="00E53595"/>
    <w:rsid w:val="00E53D6B"/>
    <w:rsid w:val="00E60B4D"/>
    <w:rsid w:val="00E70756"/>
    <w:rsid w:val="00E91ABC"/>
    <w:rsid w:val="00E957DD"/>
    <w:rsid w:val="00E96A95"/>
    <w:rsid w:val="00E96D92"/>
    <w:rsid w:val="00EB117F"/>
    <w:rsid w:val="00EB157D"/>
    <w:rsid w:val="00EC354D"/>
    <w:rsid w:val="00EC7016"/>
    <w:rsid w:val="00EC7689"/>
    <w:rsid w:val="00F12159"/>
    <w:rsid w:val="00F12422"/>
    <w:rsid w:val="00F15A50"/>
    <w:rsid w:val="00F17EA7"/>
    <w:rsid w:val="00F21FC8"/>
    <w:rsid w:val="00F24A89"/>
    <w:rsid w:val="00F31D47"/>
    <w:rsid w:val="00F40EB1"/>
    <w:rsid w:val="00F4614C"/>
    <w:rsid w:val="00F51C48"/>
    <w:rsid w:val="00F64A08"/>
    <w:rsid w:val="00F67085"/>
    <w:rsid w:val="00F67A36"/>
    <w:rsid w:val="00F67F2F"/>
    <w:rsid w:val="00F76E96"/>
    <w:rsid w:val="00F83AC6"/>
    <w:rsid w:val="00F84963"/>
    <w:rsid w:val="00F92EE1"/>
    <w:rsid w:val="00FC1E87"/>
    <w:rsid w:val="00FC5C96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0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96D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96D9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96D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96D9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0943;&#21009;&#20551;&#37322;\2020\&#20943;&#21009;&#24314;&#35758;&#20070;&#27169;&#26495;&#65288;2020.6.23&#65289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减刑建议书模板（2020.6.23）</Template>
  <TotalTime>215</TotalTime>
  <Pages>2</Pages>
  <Words>106</Words>
  <Characters>609</Characters>
  <Application>Microsoft Office Word</Application>
  <DocSecurity>0</DocSecurity>
  <Lines>5</Lines>
  <Paragraphs>1</Paragraphs>
  <ScaleCrop>false</ScaleCrop>
  <Company>微软中国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微软用户</dc:creator>
  <cp:lastModifiedBy>Lenovo User</cp:lastModifiedBy>
  <cp:revision>60</cp:revision>
  <cp:lastPrinted>2021-07-09T03:27:00Z</cp:lastPrinted>
  <dcterms:created xsi:type="dcterms:W3CDTF">2020-12-23T01:39:00Z</dcterms:created>
  <dcterms:modified xsi:type="dcterms:W3CDTF">2021-11-18T01:26:00Z</dcterms:modified>
</cp:coreProperties>
</file>