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BE9" w:rsidRPr="003528D6" w:rsidRDefault="00F4558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528D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CA6BE9" w:rsidRPr="003528D6" w:rsidRDefault="00F4558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3528D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CA6BE9" w:rsidRPr="003528D6" w:rsidRDefault="00F455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3528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Pr="003528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 w:rsidRPr="003528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］闽福狱减字第</w:t>
      </w:r>
      <w:r w:rsidR="007B018C" w:rsidRPr="003528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329</w:t>
      </w:r>
      <w:r w:rsidRPr="003528D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CA6BE9" w:rsidRPr="003528D6" w:rsidRDefault="00F45587" w:rsidP="007B018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罪犯张雨，男，汉族，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1997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日出生，户籍所在地重庆市秀山县，捕前系无业。</w:t>
      </w:r>
    </w:p>
    <w:p w:rsidR="00CA6BE9" w:rsidRPr="003528D6" w:rsidRDefault="00F45587" w:rsidP="007B018C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 w:rsidRPr="003528D6">
        <w:rPr>
          <w:rFonts w:ascii="仿宋_GB2312" w:eastAsia="仿宋_GB2312" w:cs="仿宋_GB2312" w:hint="eastAsia"/>
          <w:sz w:val="32"/>
          <w:szCs w:val="32"/>
        </w:rPr>
        <w:t>晋江市人民法院于2017年12月29日作出（2017）闽0582刑初3122号刑事判决书，以被告人张雨犯强奸罪，判处有期徒刑五年。判决生效后，于2018年1月23日交付福州监狱执行。在服刑期间，福州市中级人民法院于2020年4月28日以（2020）闽01刑更616号刑事裁定，减去有期徒刑六个月，减刑裁定书于2020年4月29日送达，刑期自2017年6月21日起至2021年12月20日止。现在第五监区十五分监区服刑，属宽管级罪犯。</w:t>
      </w:r>
    </w:p>
    <w:p w:rsidR="00CA6BE9" w:rsidRPr="003528D6" w:rsidRDefault="00F45587" w:rsidP="007B018C">
      <w:pPr>
        <w:tabs>
          <w:tab w:val="left" w:pos="5595"/>
        </w:tabs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服刑期间表现：</w:t>
      </w:r>
      <w:r w:rsidRPr="003528D6">
        <w:rPr>
          <w:rFonts w:ascii="Times New Roman" w:eastAsia="仿宋_GB2312" w:hAnsi="Times New Roman" w:cs="Times New Roman"/>
          <w:kern w:val="32"/>
          <w:sz w:val="32"/>
          <w:szCs w:val="32"/>
        </w:rPr>
        <w:tab/>
      </w:r>
    </w:p>
    <w:p w:rsidR="00CA6BE9" w:rsidRPr="003528D6" w:rsidRDefault="00F45587" w:rsidP="007B018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该犯减刑间隔期自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月起至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Pr="003528D6"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月止。考核期内累计获得考核分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1848.1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分；上一减刑考核期评定表扬剩余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88.5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分，上轮提请减刑案审期间考核分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655.7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分；无违规</w:t>
      </w:r>
      <w:bookmarkStart w:id="0" w:name="_GoBack"/>
      <w:bookmarkEnd w:id="0"/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；合计获得考核分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2592.3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CA6BE9" w:rsidRPr="003528D6" w:rsidRDefault="00F45587" w:rsidP="007B018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行政奖励：考核期内，分别于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月获表扬，共计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次；于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月获物质奖励，共计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B640A9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</w:t>
      </w:r>
    </w:p>
    <w:p w:rsidR="00CA6BE9" w:rsidRPr="003528D6" w:rsidRDefault="00F45587" w:rsidP="007B018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在狱内公示五个工作日未收到不同意见。</w:t>
      </w:r>
    </w:p>
    <w:p w:rsidR="00CA6BE9" w:rsidRPr="003528D6" w:rsidRDefault="00F45587" w:rsidP="007B018C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综上所述，罪犯张雨在服刑期间，确有悔改表现，依照《中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华人民共和国刑法》第七十八条、《中华人民共和国刑事诉讼法》第二百七十三条和《中华人民共和国监狱法》第二十九条之规定，建议对罪犯张雨减去有期徒刑</w:t>
      </w:r>
      <w:r w:rsidR="007B018C"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四</w:t>
      </w: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个月，特提请你院审理裁定。</w:t>
      </w:r>
    </w:p>
    <w:p w:rsidR="00CA6BE9" w:rsidRPr="003528D6" w:rsidRDefault="00F45587" w:rsidP="007B018C">
      <w:pPr>
        <w:spacing w:line="56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CA6BE9" w:rsidRPr="003528D6" w:rsidRDefault="00F45587" w:rsidP="007B018C">
      <w:pPr>
        <w:spacing w:line="56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CA6BE9" w:rsidRPr="003528D6" w:rsidRDefault="00CA6BE9" w:rsidP="007B018C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CA6BE9" w:rsidRPr="003528D6" w:rsidRDefault="00F45587" w:rsidP="007B018C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附件：⒈罪犯张雨减刑卷宗</w:t>
      </w:r>
      <w:r w:rsidRPr="003528D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 w:rsidRPr="003528D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CA6BE9" w:rsidRPr="003528D6" w:rsidRDefault="00F45587" w:rsidP="007B018C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3528D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⒉提请减刑建议书五份</w:t>
      </w:r>
    </w:p>
    <w:p w:rsidR="00CA6BE9" w:rsidRPr="003528D6" w:rsidRDefault="00CA6BE9" w:rsidP="007B018C">
      <w:pPr>
        <w:spacing w:line="560" w:lineRule="exact"/>
      </w:pPr>
    </w:p>
    <w:p w:rsidR="00CA6BE9" w:rsidRPr="003528D6" w:rsidRDefault="00CA6BE9" w:rsidP="007B018C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CA6BE9" w:rsidRPr="003528D6" w:rsidRDefault="00F45587" w:rsidP="007B018C">
      <w:pPr>
        <w:spacing w:line="5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CA6BE9" w:rsidRPr="003528D6" w:rsidRDefault="00F45587" w:rsidP="007B018C">
      <w:pPr>
        <w:spacing w:line="56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3528D6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3528D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B018C" w:rsidRPr="003528D6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Pr="003528D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B018C" w:rsidRPr="003528D6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Pr="003528D6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CA6BE9" w:rsidRPr="003528D6" w:rsidSect="00CA6BE9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357" w:rsidRDefault="00F23357" w:rsidP="00BB2198">
      <w:r>
        <w:separator/>
      </w:r>
    </w:p>
  </w:endnote>
  <w:endnote w:type="continuationSeparator" w:id="1">
    <w:p w:rsidR="00F23357" w:rsidRDefault="00F23357" w:rsidP="00BB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357" w:rsidRDefault="00F23357" w:rsidP="00BB2198">
      <w:r>
        <w:separator/>
      </w:r>
    </w:p>
  </w:footnote>
  <w:footnote w:type="continuationSeparator" w:id="1">
    <w:p w:rsidR="00F23357" w:rsidRDefault="00F23357" w:rsidP="00BB21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8A9"/>
    <w:rsid w:val="000333D2"/>
    <w:rsid w:val="000575D4"/>
    <w:rsid w:val="000739C8"/>
    <w:rsid w:val="000A29ED"/>
    <w:rsid w:val="000A330C"/>
    <w:rsid w:val="000B0A17"/>
    <w:rsid w:val="000B2AF5"/>
    <w:rsid w:val="000D3F6C"/>
    <w:rsid w:val="000F4FD4"/>
    <w:rsid w:val="0010758E"/>
    <w:rsid w:val="00115127"/>
    <w:rsid w:val="00117BE0"/>
    <w:rsid w:val="00127A63"/>
    <w:rsid w:val="00133B79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635BC"/>
    <w:rsid w:val="002761C3"/>
    <w:rsid w:val="002878A9"/>
    <w:rsid w:val="00293069"/>
    <w:rsid w:val="002950E1"/>
    <w:rsid w:val="002B2F80"/>
    <w:rsid w:val="002B530B"/>
    <w:rsid w:val="002D625B"/>
    <w:rsid w:val="002D664E"/>
    <w:rsid w:val="002E4E85"/>
    <w:rsid w:val="002F0746"/>
    <w:rsid w:val="002F7A99"/>
    <w:rsid w:val="0030371A"/>
    <w:rsid w:val="00341EC4"/>
    <w:rsid w:val="003528D6"/>
    <w:rsid w:val="0035635A"/>
    <w:rsid w:val="00362E3C"/>
    <w:rsid w:val="0036497B"/>
    <w:rsid w:val="003739AB"/>
    <w:rsid w:val="0039420E"/>
    <w:rsid w:val="003965DA"/>
    <w:rsid w:val="003A5E4C"/>
    <w:rsid w:val="003B7233"/>
    <w:rsid w:val="003C41AE"/>
    <w:rsid w:val="003C4959"/>
    <w:rsid w:val="00405509"/>
    <w:rsid w:val="0041111C"/>
    <w:rsid w:val="00422398"/>
    <w:rsid w:val="00453F19"/>
    <w:rsid w:val="004614FB"/>
    <w:rsid w:val="004643FD"/>
    <w:rsid w:val="00466FB4"/>
    <w:rsid w:val="0046738F"/>
    <w:rsid w:val="00476E23"/>
    <w:rsid w:val="004902E6"/>
    <w:rsid w:val="004B3D94"/>
    <w:rsid w:val="004B4794"/>
    <w:rsid w:val="004B4EB1"/>
    <w:rsid w:val="004B5ACE"/>
    <w:rsid w:val="004C418F"/>
    <w:rsid w:val="004C617F"/>
    <w:rsid w:val="004D7470"/>
    <w:rsid w:val="004E2FE5"/>
    <w:rsid w:val="004E6C1F"/>
    <w:rsid w:val="004F3C63"/>
    <w:rsid w:val="004F55FB"/>
    <w:rsid w:val="0050215A"/>
    <w:rsid w:val="005146E8"/>
    <w:rsid w:val="005250B5"/>
    <w:rsid w:val="00525CFD"/>
    <w:rsid w:val="00525D6E"/>
    <w:rsid w:val="00532883"/>
    <w:rsid w:val="00535A0B"/>
    <w:rsid w:val="00552E5B"/>
    <w:rsid w:val="00560DE9"/>
    <w:rsid w:val="00565E7E"/>
    <w:rsid w:val="005707D2"/>
    <w:rsid w:val="005779D5"/>
    <w:rsid w:val="00593700"/>
    <w:rsid w:val="005A55BF"/>
    <w:rsid w:val="005B6303"/>
    <w:rsid w:val="005C318E"/>
    <w:rsid w:val="005C344E"/>
    <w:rsid w:val="005E4C70"/>
    <w:rsid w:val="005F0087"/>
    <w:rsid w:val="005F33FF"/>
    <w:rsid w:val="0060748D"/>
    <w:rsid w:val="00631843"/>
    <w:rsid w:val="0063340A"/>
    <w:rsid w:val="006438CC"/>
    <w:rsid w:val="00652EC5"/>
    <w:rsid w:val="00655D64"/>
    <w:rsid w:val="0069383D"/>
    <w:rsid w:val="0069720A"/>
    <w:rsid w:val="006B070F"/>
    <w:rsid w:val="006C2175"/>
    <w:rsid w:val="006D1C70"/>
    <w:rsid w:val="006E63BD"/>
    <w:rsid w:val="006F7AFF"/>
    <w:rsid w:val="007116CA"/>
    <w:rsid w:val="00711B18"/>
    <w:rsid w:val="007266C8"/>
    <w:rsid w:val="0073283B"/>
    <w:rsid w:val="00740135"/>
    <w:rsid w:val="0074225C"/>
    <w:rsid w:val="00752A29"/>
    <w:rsid w:val="007576B7"/>
    <w:rsid w:val="007602F7"/>
    <w:rsid w:val="0077508F"/>
    <w:rsid w:val="00782B3A"/>
    <w:rsid w:val="007843B5"/>
    <w:rsid w:val="007942A0"/>
    <w:rsid w:val="007A444B"/>
    <w:rsid w:val="007B018C"/>
    <w:rsid w:val="007B303A"/>
    <w:rsid w:val="007B3170"/>
    <w:rsid w:val="007C4AF4"/>
    <w:rsid w:val="007C7A8D"/>
    <w:rsid w:val="007F327F"/>
    <w:rsid w:val="0080515A"/>
    <w:rsid w:val="00805F38"/>
    <w:rsid w:val="00807292"/>
    <w:rsid w:val="0083431A"/>
    <w:rsid w:val="00853BB2"/>
    <w:rsid w:val="00883944"/>
    <w:rsid w:val="00884024"/>
    <w:rsid w:val="00892A34"/>
    <w:rsid w:val="008B1266"/>
    <w:rsid w:val="008D2DE3"/>
    <w:rsid w:val="008D5912"/>
    <w:rsid w:val="009021CF"/>
    <w:rsid w:val="0091737C"/>
    <w:rsid w:val="00937E87"/>
    <w:rsid w:val="009573F7"/>
    <w:rsid w:val="0098250D"/>
    <w:rsid w:val="009B0E0B"/>
    <w:rsid w:val="009B4954"/>
    <w:rsid w:val="009B58E9"/>
    <w:rsid w:val="009C02FA"/>
    <w:rsid w:val="009C1EE1"/>
    <w:rsid w:val="009D3548"/>
    <w:rsid w:val="009D61F3"/>
    <w:rsid w:val="009F108B"/>
    <w:rsid w:val="00A16080"/>
    <w:rsid w:val="00A26FD3"/>
    <w:rsid w:val="00A3262C"/>
    <w:rsid w:val="00A45030"/>
    <w:rsid w:val="00A504C6"/>
    <w:rsid w:val="00A70F33"/>
    <w:rsid w:val="00A74491"/>
    <w:rsid w:val="00A86B5C"/>
    <w:rsid w:val="00A9402B"/>
    <w:rsid w:val="00AA0848"/>
    <w:rsid w:val="00AC2E58"/>
    <w:rsid w:val="00AC62D7"/>
    <w:rsid w:val="00AC71EE"/>
    <w:rsid w:val="00AF0786"/>
    <w:rsid w:val="00AF37AC"/>
    <w:rsid w:val="00B066A4"/>
    <w:rsid w:val="00B06A5C"/>
    <w:rsid w:val="00B21074"/>
    <w:rsid w:val="00B3723B"/>
    <w:rsid w:val="00B47578"/>
    <w:rsid w:val="00B55FF7"/>
    <w:rsid w:val="00B565B6"/>
    <w:rsid w:val="00B61F9D"/>
    <w:rsid w:val="00B640A9"/>
    <w:rsid w:val="00B71A3E"/>
    <w:rsid w:val="00B7793D"/>
    <w:rsid w:val="00B86060"/>
    <w:rsid w:val="00B905A2"/>
    <w:rsid w:val="00BB2198"/>
    <w:rsid w:val="00BB6654"/>
    <w:rsid w:val="00BC1DF1"/>
    <w:rsid w:val="00BC2227"/>
    <w:rsid w:val="00BC436B"/>
    <w:rsid w:val="00BE58DA"/>
    <w:rsid w:val="00BF1931"/>
    <w:rsid w:val="00BF22B7"/>
    <w:rsid w:val="00BF466F"/>
    <w:rsid w:val="00C00454"/>
    <w:rsid w:val="00C01DDA"/>
    <w:rsid w:val="00C22E60"/>
    <w:rsid w:val="00C47509"/>
    <w:rsid w:val="00C56E9B"/>
    <w:rsid w:val="00C774DB"/>
    <w:rsid w:val="00C81917"/>
    <w:rsid w:val="00CA6BE9"/>
    <w:rsid w:val="00CB22E9"/>
    <w:rsid w:val="00CD164E"/>
    <w:rsid w:val="00CF122F"/>
    <w:rsid w:val="00D25D7D"/>
    <w:rsid w:val="00D54DF7"/>
    <w:rsid w:val="00D6658A"/>
    <w:rsid w:val="00D9766C"/>
    <w:rsid w:val="00DB03BD"/>
    <w:rsid w:val="00DB5F69"/>
    <w:rsid w:val="00DD2068"/>
    <w:rsid w:val="00DE4193"/>
    <w:rsid w:val="00DF0C55"/>
    <w:rsid w:val="00E11EDE"/>
    <w:rsid w:val="00E13CAA"/>
    <w:rsid w:val="00E16034"/>
    <w:rsid w:val="00E32852"/>
    <w:rsid w:val="00E4441F"/>
    <w:rsid w:val="00E53595"/>
    <w:rsid w:val="00E53D6B"/>
    <w:rsid w:val="00E60B4D"/>
    <w:rsid w:val="00E70756"/>
    <w:rsid w:val="00E91ABC"/>
    <w:rsid w:val="00E957DD"/>
    <w:rsid w:val="00EB117F"/>
    <w:rsid w:val="00EC354D"/>
    <w:rsid w:val="00EC7016"/>
    <w:rsid w:val="00EC7689"/>
    <w:rsid w:val="00F12159"/>
    <w:rsid w:val="00F12422"/>
    <w:rsid w:val="00F15A50"/>
    <w:rsid w:val="00F21FC8"/>
    <w:rsid w:val="00F23357"/>
    <w:rsid w:val="00F24A89"/>
    <w:rsid w:val="00F45587"/>
    <w:rsid w:val="00F4614C"/>
    <w:rsid w:val="00F51C48"/>
    <w:rsid w:val="00F57309"/>
    <w:rsid w:val="00F67085"/>
    <w:rsid w:val="00F67A36"/>
    <w:rsid w:val="00F67F2F"/>
    <w:rsid w:val="00F76E96"/>
    <w:rsid w:val="00F83AC6"/>
    <w:rsid w:val="00F84963"/>
    <w:rsid w:val="00F92EE1"/>
    <w:rsid w:val="00FC1E87"/>
    <w:rsid w:val="00FC5C96"/>
    <w:rsid w:val="00FF2674"/>
    <w:rsid w:val="00FF6E67"/>
    <w:rsid w:val="13855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BE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A6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CA6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A6BE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A6BE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0943;&#21009;&#20551;&#37322;\2020\&#20943;&#21009;&#24314;&#35758;&#20070;&#27169;&#26495;&#65288;2020.6.23&#65289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减刑建议书模板（2020.6.23）</Template>
  <TotalTime>13</TotalTime>
  <Pages>2</Pages>
  <Words>102</Words>
  <Characters>583</Characters>
  <Application>Microsoft Office Word</Application>
  <DocSecurity>0</DocSecurity>
  <Lines>4</Lines>
  <Paragraphs>1</Paragraphs>
  <ScaleCrop>false</ScaleCrop>
  <Company>微软中国</Company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7</cp:revision>
  <cp:lastPrinted>2021-02-04T05:11:00Z</cp:lastPrinted>
  <dcterms:created xsi:type="dcterms:W3CDTF">2021-07-28T10:30:00Z</dcterms:created>
  <dcterms:modified xsi:type="dcterms:W3CDTF">2021-11-18T01:04:00Z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