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2F7" w:rsidRPr="007602F7" w:rsidRDefault="007602F7" w:rsidP="007602F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7602F7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17252B" w:rsidRDefault="007602F7" w:rsidP="007602F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7602F7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Default="00FC1E87" w:rsidP="00FC1E87">
      <w:pPr>
        <w:wordWrap w:val="0"/>
        <w:ind w:right="48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［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0333D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］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闽福狱减字第</w:t>
      </w:r>
      <w:r w:rsidR="0000351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413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2878A9" w:rsidRDefault="00F67A36" w:rsidP="0021523D">
      <w:pPr>
        <w:spacing w:line="0" w:lineRule="atLeas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2D10DF" w:rsidRPr="002D10D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齐铁强</w:t>
      </w:r>
      <w:r w:rsidR="000101BB" w:rsidRPr="0017252B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17252B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0101BB" w:rsidRPr="0017252B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2D10D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2878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2D10DF" w:rsidRPr="002D10D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1986</w:t>
      </w:r>
      <w:r w:rsidR="002D10DF" w:rsidRPr="002D10D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D10DF" w:rsidRPr="002D10D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2D10DF" w:rsidRPr="002D10D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D10DF" w:rsidRPr="002D10D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="002D10DF" w:rsidRPr="002D10D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1B04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出生，</w:t>
      </w:r>
      <w:r w:rsidR="00846B04" w:rsidRP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户籍</w:t>
      </w:r>
      <w:r w:rsidR="002D10DF" w:rsidRPr="002D10D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湖南省湘潭市</w:t>
      </w:r>
      <w:r w:rsidR="00846B04" w:rsidRP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2D10D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="00846B04" w:rsidRP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E77EB2" w:rsidRDefault="00E77EB2" w:rsidP="0021523D">
      <w:pPr>
        <w:spacing w:line="0" w:lineRule="atLeas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E77EB2">
        <w:rPr>
          <w:rFonts w:ascii="仿宋_GB2312" w:eastAsia="仿宋_GB2312" w:cs="仿宋_GB2312" w:hint="eastAsia"/>
          <w:sz w:val="32"/>
          <w:szCs w:val="32"/>
        </w:rPr>
        <w:t>福州市中级人民法院于2014年9月17日作出（2014）榕刑初字第17号刑事附带民事判决：以被告人齐铁强犯故意伤害罪，判处有期徒刑十年，剥夺政治权利一年；犯非法拘禁罪，判处有期徒刑一年，合并决定执行有期徒刑十年六个月，剥夺政治权利一年。宣判后，</w:t>
      </w:r>
      <w:r w:rsidR="006D4F01" w:rsidRPr="006D4F01">
        <w:rPr>
          <w:rFonts w:ascii="仿宋_GB2312" w:eastAsia="仿宋_GB2312" w:cs="仿宋_GB2312" w:hint="eastAsia"/>
          <w:sz w:val="32"/>
          <w:szCs w:val="32"/>
        </w:rPr>
        <w:t>齐犯</w:t>
      </w:r>
      <w:r w:rsidRPr="00E77EB2">
        <w:rPr>
          <w:rFonts w:ascii="仿宋_GB2312" w:eastAsia="仿宋_GB2312" w:cs="仿宋_GB2312" w:hint="eastAsia"/>
          <w:sz w:val="32"/>
          <w:szCs w:val="32"/>
        </w:rPr>
        <w:t>不服，提出上诉。福建省高级人民法院于2014年12月20日作出（2014）闽刑终字第411号刑事裁定：驳回上诉，维持原判。判决生效后，于2015年1月20日交付福州监狱执行。在服刑期间，福州市中级人民法院分别于2017年6月28日以（2017）闽01刑更2932号刑事裁定，减去有期徒刑七个月，剥夺政治权利一年不变；又于2019年7月23日以（2019）闽01刑更4341号刑事裁定，减去有期徒刑八个月，剥夺政治权利一年不变；减刑裁定书于2019年7月30日送达，刑期自2013年5月2日起至2022年8月1日止。现在第五监区十五分监区服刑，属</w:t>
      </w:r>
      <w:r w:rsidR="003A5C3C" w:rsidRPr="003A5C3C">
        <w:rPr>
          <w:rFonts w:ascii="仿宋_GB2312" w:eastAsia="仿宋_GB2312" w:cs="仿宋_GB2312" w:hint="eastAsia"/>
          <w:sz w:val="32"/>
          <w:szCs w:val="32"/>
        </w:rPr>
        <w:t>普管级</w:t>
      </w:r>
      <w:r w:rsidRPr="00E77EB2">
        <w:rPr>
          <w:rFonts w:ascii="仿宋_GB2312" w:eastAsia="仿宋_GB2312" w:cs="仿宋_GB2312" w:hint="eastAsia"/>
          <w:sz w:val="32"/>
          <w:szCs w:val="32"/>
        </w:rPr>
        <w:t>罪犯。</w:t>
      </w:r>
    </w:p>
    <w:p w:rsidR="0000351A" w:rsidRDefault="00D25D7D" w:rsidP="0021523D">
      <w:pPr>
        <w:tabs>
          <w:tab w:val="left" w:pos="5595"/>
        </w:tabs>
        <w:spacing w:line="0" w:lineRule="atLeas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服刑期间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表现：</w:t>
      </w:r>
    </w:p>
    <w:p w:rsidR="0000351A" w:rsidRPr="0000351A" w:rsidRDefault="0000351A" w:rsidP="0000351A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cs="仿宋_GB2312"/>
          <w:sz w:val="32"/>
          <w:szCs w:val="32"/>
        </w:rPr>
      </w:pPr>
      <w:r w:rsidRPr="0000351A">
        <w:rPr>
          <w:rFonts w:ascii="仿宋_GB2312" w:eastAsia="仿宋_GB2312" w:cs="仿宋_GB2312"/>
          <w:sz w:val="32"/>
          <w:szCs w:val="32"/>
        </w:rPr>
        <w:t>1.</w:t>
      </w:r>
      <w:r w:rsidRPr="0000351A">
        <w:rPr>
          <w:rFonts w:ascii="仿宋_GB2312" w:eastAsia="仿宋_GB2312" w:cs="仿宋_GB2312" w:hint="eastAsia"/>
          <w:sz w:val="32"/>
          <w:szCs w:val="32"/>
        </w:rPr>
        <w:t>认罪悔罪：该犯自入监以来能够认罪悔罪，服从管教。</w:t>
      </w:r>
    </w:p>
    <w:p w:rsidR="0000351A" w:rsidRPr="0000351A" w:rsidRDefault="0000351A" w:rsidP="0000351A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cs="仿宋_GB2312"/>
          <w:sz w:val="32"/>
          <w:szCs w:val="32"/>
        </w:rPr>
      </w:pPr>
      <w:r w:rsidRPr="0000351A">
        <w:rPr>
          <w:rFonts w:ascii="仿宋_GB2312" w:eastAsia="仿宋_GB2312" w:cs="仿宋_GB2312"/>
          <w:sz w:val="32"/>
          <w:szCs w:val="32"/>
        </w:rPr>
        <w:t>2.</w:t>
      </w:r>
      <w:r w:rsidRPr="0000351A">
        <w:rPr>
          <w:rFonts w:ascii="仿宋_GB2312" w:eastAsia="仿宋_GB2312" w:cs="仿宋_GB2312" w:hint="eastAsia"/>
          <w:sz w:val="32"/>
          <w:szCs w:val="32"/>
        </w:rPr>
        <w:t>遵守监规：能遵守法律法规及监规纪律，接受教育改造。</w:t>
      </w:r>
    </w:p>
    <w:p w:rsidR="0000351A" w:rsidRPr="0000351A" w:rsidRDefault="0000351A" w:rsidP="0000351A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cs="仿宋_GB2312"/>
          <w:sz w:val="32"/>
          <w:szCs w:val="32"/>
        </w:rPr>
      </w:pPr>
      <w:r w:rsidRPr="0000351A">
        <w:rPr>
          <w:rFonts w:ascii="仿宋_GB2312" w:eastAsia="仿宋_GB2312" w:cs="仿宋_GB2312"/>
          <w:sz w:val="32"/>
          <w:szCs w:val="32"/>
        </w:rPr>
        <w:t>3.</w:t>
      </w:r>
      <w:r w:rsidRPr="0000351A">
        <w:rPr>
          <w:rFonts w:ascii="仿宋_GB2312" w:eastAsia="仿宋_GB2312" w:cs="仿宋_GB2312" w:hint="eastAsia"/>
          <w:sz w:val="32"/>
          <w:szCs w:val="32"/>
        </w:rPr>
        <w:t>学习情况：能积极参加思想、文化、职业技术学习。</w:t>
      </w:r>
    </w:p>
    <w:p w:rsidR="0000351A" w:rsidRPr="0000351A" w:rsidRDefault="0000351A" w:rsidP="0000351A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cs="仿宋_GB2312"/>
          <w:sz w:val="32"/>
          <w:szCs w:val="32"/>
        </w:rPr>
      </w:pPr>
      <w:r w:rsidRPr="0000351A">
        <w:rPr>
          <w:rFonts w:ascii="仿宋_GB2312" w:eastAsia="仿宋_GB2312" w:cs="仿宋_GB2312"/>
          <w:sz w:val="32"/>
          <w:szCs w:val="32"/>
        </w:rPr>
        <w:t>4.</w:t>
      </w:r>
      <w:r w:rsidRPr="0000351A">
        <w:rPr>
          <w:rFonts w:ascii="仿宋_GB2312" w:eastAsia="仿宋_GB2312" w:cs="仿宋_GB2312" w:hint="eastAsia"/>
          <w:sz w:val="32"/>
          <w:szCs w:val="32"/>
        </w:rPr>
        <w:t>劳动改造：能积极参加劳动，在劳动岗位能认真负责，服从民警安排，努力完成生产任务。</w:t>
      </w:r>
    </w:p>
    <w:p w:rsidR="00D25D7D" w:rsidRPr="0000351A" w:rsidRDefault="0000351A" w:rsidP="0000351A">
      <w:pPr>
        <w:spacing w:line="62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0351A">
        <w:rPr>
          <w:rFonts w:ascii="仿宋_GB2312" w:eastAsia="仿宋_GB2312" w:cs="仿宋_GB2312"/>
          <w:sz w:val="32"/>
          <w:szCs w:val="32"/>
        </w:rPr>
        <w:t>5.</w:t>
      </w:r>
      <w:r w:rsidRPr="0000351A">
        <w:rPr>
          <w:rFonts w:ascii="仿宋_GB2312" w:eastAsia="仿宋_GB2312" w:cs="仿宋_GB2312" w:hint="eastAsia"/>
          <w:sz w:val="32"/>
          <w:szCs w:val="32"/>
        </w:rPr>
        <w:t>奖惩情况：</w:t>
      </w:r>
      <w:r w:rsidR="004D7470">
        <w:rPr>
          <w:rFonts w:ascii="Times New Roman" w:eastAsia="仿宋_GB2312" w:hAnsi="Times New Roman" w:cs="Times New Roman"/>
          <w:kern w:val="32"/>
          <w:sz w:val="32"/>
          <w:szCs w:val="32"/>
        </w:rPr>
        <w:tab/>
      </w:r>
    </w:p>
    <w:p w:rsidR="00F67A36" w:rsidRPr="0017252B" w:rsidRDefault="00F67A36" w:rsidP="0021523D">
      <w:pPr>
        <w:spacing w:line="0" w:lineRule="atLeas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E3285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743F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43F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至</w:t>
      </w:r>
      <w:r w:rsidR="00E3285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7942A0">
        <w:rPr>
          <w:rFonts w:ascii="Times New Roman" w:eastAsia="仿宋_GB2312" w:hAnsi="Times New Roman" w:cs="Times New Roman"/>
          <w:kern w:val="32"/>
          <w:sz w:val="32"/>
          <w:szCs w:val="32"/>
        </w:rPr>
        <w:t>1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43F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25D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止。</w:t>
      </w:r>
      <w:r w:rsidR="00565AB1" w:rsidRPr="00565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</w:t>
      </w:r>
      <w:r w:rsidR="00565AB1" w:rsidRPr="00565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内累计获得考核分</w:t>
      </w:r>
      <w:r w:rsidR="00565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2934.6</w:t>
      </w:r>
      <w:r w:rsidR="00565AB1" w:rsidRPr="00565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分；上一减刑考核期评定表扬剩余</w:t>
      </w:r>
      <w:r w:rsidR="00565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56.1</w:t>
      </w:r>
      <w:r w:rsidR="00565AB1" w:rsidRPr="00565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分，上轮提请减刑案审期间考核分</w:t>
      </w:r>
      <w:r w:rsidR="00565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426.8</w:t>
      </w:r>
      <w:r w:rsidR="00565AB1" w:rsidRPr="00565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分；</w:t>
      </w:r>
      <w:r w:rsidR="00A5599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="00565AB1" w:rsidRPr="00565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违规，</w:t>
      </w:r>
      <w:bookmarkStart w:id="0" w:name="_GoBack"/>
      <w:bookmarkEnd w:id="0"/>
      <w:r w:rsidR="00565AB1" w:rsidRPr="00565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合计获得考核分</w:t>
      </w:r>
      <w:r w:rsidR="00565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3417.5</w:t>
      </w:r>
      <w:r w:rsidR="00565A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846B04" w:rsidRP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7252B" w:rsidRDefault="00B565B6" w:rsidP="0021523D">
      <w:pPr>
        <w:spacing w:line="0" w:lineRule="atLeas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，分别于</w:t>
      </w:r>
      <w:r w:rsidR="00E160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43F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E160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43F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E160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43F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160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E160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E160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743F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E160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，共计</w:t>
      </w:r>
      <w:r w:rsid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</w:t>
      </w:r>
    </w:p>
    <w:p w:rsidR="00F67A36" w:rsidRPr="0017252B" w:rsidRDefault="000333D2" w:rsidP="0021523D">
      <w:pPr>
        <w:spacing w:line="0" w:lineRule="atLeas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035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035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497B5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五个工作</w:t>
      </w:r>
      <w:r w:rsidR="000575D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未收到不同意见。</w:t>
      </w:r>
    </w:p>
    <w:p w:rsidR="00F67A36" w:rsidRPr="0017252B" w:rsidRDefault="00AA0848" w:rsidP="0021523D">
      <w:pPr>
        <w:spacing w:line="0" w:lineRule="atLeas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E71981" w:rsidRPr="00E7198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齐铁强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E71981" w:rsidRPr="00E7198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齐铁强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</w:t>
      </w:r>
      <w:r w:rsidR="00FC1E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去有期徒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893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八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BE58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，特提请你院审理裁定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7252B" w:rsidRDefault="00F67A36" w:rsidP="0021523D">
      <w:pPr>
        <w:spacing w:line="0" w:lineRule="atLeast"/>
        <w:ind w:rightChars="-15" w:right="-31"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17252B" w:rsidRDefault="00F67A36" w:rsidP="0021523D">
      <w:pPr>
        <w:spacing w:line="0" w:lineRule="atLeas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D2DE3" w:rsidRPr="0017252B" w:rsidRDefault="008D2DE3" w:rsidP="0021523D">
      <w:pPr>
        <w:spacing w:line="0" w:lineRule="atLeas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Pr="0017252B" w:rsidRDefault="00532883" w:rsidP="0021523D">
      <w:pPr>
        <w:spacing w:line="0" w:lineRule="atLeas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E71981" w:rsidRPr="00E71981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齐铁强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减刑卷宗册</w:t>
      </w:r>
    </w:p>
    <w:p w:rsidR="00F67A36" w:rsidRPr="0017252B" w:rsidRDefault="00F67A36" w:rsidP="0021523D">
      <w:pPr>
        <w:spacing w:line="0" w:lineRule="atLeas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</w:t>
      </w:r>
      <w:r w:rsidR="00532883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减刑建议书</w:t>
      </w:r>
      <w:r w:rsidR="001B5F52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五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4F55FB" w:rsidRPr="0017252B" w:rsidRDefault="004F55FB" w:rsidP="0021523D">
      <w:pPr>
        <w:spacing w:line="0" w:lineRule="atLeast"/>
      </w:pPr>
    </w:p>
    <w:p w:rsidR="00466FB4" w:rsidRPr="0017252B" w:rsidRDefault="00466FB4" w:rsidP="0021523D">
      <w:pPr>
        <w:spacing w:line="0" w:lineRule="atLeas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17252B" w:rsidRDefault="00466FB4" w:rsidP="0021523D">
      <w:pPr>
        <w:spacing w:line="0" w:lineRule="atLeas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FC1E87" w:rsidRDefault="00FC1E87" w:rsidP="0021523D">
      <w:pPr>
        <w:spacing w:line="0" w:lineRule="atLeas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 w:rsidR="005E4C70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00351A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00351A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FC1E87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547" w:rsidRDefault="00AA6547" w:rsidP="00F83AC6">
      <w:r>
        <w:separator/>
      </w:r>
    </w:p>
  </w:endnote>
  <w:endnote w:type="continuationSeparator" w:id="1">
    <w:p w:rsidR="00AA6547" w:rsidRDefault="00AA6547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547" w:rsidRDefault="00AA6547" w:rsidP="00F83AC6">
      <w:r>
        <w:separator/>
      </w:r>
    </w:p>
  </w:footnote>
  <w:footnote w:type="continuationSeparator" w:id="1">
    <w:p w:rsidR="00AA6547" w:rsidRDefault="00AA6547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8A9"/>
    <w:rsid w:val="0000351A"/>
    <w:rsid w:val="000101BB"/>
    <w:rsid w:val="00024CAE"/>
    <w:rsid w:val="000333D2"/>
    <w:rsid w:val="000575D4"/>
    <w:rsid w:val="0005799D"/>
    <w:rsid w:val="000739C8"/>
    <w:rsid w:val="00080E32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7252B"/>
    <w:rsid w:val="001846DF"/>
    <w:rsid w:val="00194849"/>
    <w:rsid w:val="00194F20"/>
    <w:rsid w:val="001A33F3"/>
    <w:rsid w:val="001B04AD"/>
    <w:rsid w:val="001B5F52"/>
    <w:rsid w:val="001C0543"/>
    <w:rsid w:val="001E3405"/>
    <w:rsid w:val="00200C71"/>
    <w:rsid w:val="00205472"/>
    <w:rsid w:val="0021523D"/>
    <w:rsid w:val="00237C41"/>
    <w:rsid w:val="002552AD"/>
    <w:rsid w:val="002761C3"/>
    <w:rsid w:val="002878A9"/>
    <w:rsid w:val="00293069"/>
    <w:rsid w:val="002950E1"/>
    <w:rsid w:val="00297E39"/>
    <w:rsid w:val="002B2F80"/>
    <w:rsid w:val="002B530B"/>
    <w:rsid w:val="002D10DF"/>
    <w:rsid w:val="002D625B"/>
    <w:rsid w:val="002D664E"/>
    <w:rsid w:val="002E0C1D"/>
    <w:rsid w:val="002E4E85"/>
    <w:rsid w:val="002F0746"/>
    <w:rsid w:val="002F62AF"/>
    <w:rsid w:val="002F7A99"/>
    <w:rsid w:val="0030371A"/>
    <w:rsid w:val="00341EC4"/>
    <w:rsid w:val="0035635A"/>
    <w:rsid w:val="00362E3C"/>
    <w:rsid w:val="003739AB"/>
    <w:rsid w:val="00384ACD"/>
    <w:rsid w:val="0039420E"/>
    <w:rsid w:val="003965DA"/>
    <w:rsid w:val="003A5C3C"/>
    <w:rsid w:val="003A5E4C"/>
    <w:rsid w:val="003B7233"/>
    <w:rsid w:val="003C41AE"/>
    <w:rsid w:val="003C4959"/>
    <w:rsid w:val="003E5965"/>
    <w:rsid w:val="003E6247"/>
    <w:rsid w:val="00405509"/>
    <w:rsid w:val="0041111C"/>
    <w:rsid w:val="00422398"/>
    <w:rsid w:val="00453F19"/>
    <w:rsid w:val="004614FB"/>
    <w:rsid w:val="004643FD"/>
    <w:rsid w:val="00466FB4"/>
    <w:rsid w:val="0046738F"/>
    <w:rsid w:val="00476E23"/>
    <w:rsid w:val="0047713D"/>
    <w:rsid w:val="004902E6"/>
    <w:rsid w:val="00497B53"/>
    <w:rsid w:val="004B3D94"/>
    <w:rsid w:val="004B4794"/>
    <w:rsid w:val="004B5ACE"/>
    <w:rsid w:val="004C2EAE"/>
    <w:rsid w:val="004C418F"/>
    <w:rsid w:val="004C617F"/>
    <w:rsid w:val="004D7470"/>
    <w:rsid w:val="004E2FE5"/>
    <w:rsid w:val="004E6C1F"/>
    <w:rsid w:val="004F3C63"/>
    <w:rsid w:val="004F55FB"/>
    <w:rsid w:val="0050215A"/>
    <w:rsid w:val="005146E8"/>
    <w:rsid w:val="005250B5"/>
    <w:rsid w:val="00525CFD"/>
    <w:rsid w:val="00525D6E"/>
    <w:rsid w:val="00532883"/>
    <w:rsid w:val="00535A0B"/>
    <w:rsid w:val="00565AB1"/>
    <w:rsid w:val="00565E7E"/>
    <w:rsid w:val="005707D2"/>
    <w:rsid w:val="005779D5"/>
    <w:rsid w:val="005A55BF"/>
    <w:rsid w:val="005B6303"/>
    <w:rsid w:val="005C15B1"/>
    <w:rsid w:val="005C318E"/>
    <w:rsid w:val="005C344E"/>
    <w:rsid w:val="005E1996"/>
    <w:rsid w:val="005E4C70"/>
    <w:rsid w:val="005F0087"/>
    <w:rsid w:val="005F33FF"/>
    <w:rsid w:val="005F3808"/>
    <w:rsid w:val="0060748D"/>
    <w:rsid w:val="00631843"/>
    <w:rsid w:val="0063340A"/>
    <w:rsid w:val="006438CC"/>
    <w:rsid w:val="00654CAD"/>
    <w:rsid w:val="00655D64"/>
    <w:rsid w:val="00674EBB"/>
    <w:rsid w:val="006770CC"/>
    <w:rsid w:val="0069383D"/>
    <w:rsid w:val="00696608"/>
    <w:rsid w:val="0069720A"/>
    <w:rsid w:val="006B070F"/>
    <w:rsid w:val="006C2175"/>
    <w:rsid w:val="006D1C70"/>
    <w:rsid w:val="006D4F01"/>
    <w:rsid w:val="006E63BD"/>
    <w:rsid w:val="006F7AFF"/>
    <w:rsid w:val="007116CA"/>
    <w:rsid w:val="00711B18"/>
    <w:rsid w:val="007266C8"/>
    <w:rsid w:val="0073283B"/>
    <w:rsid w:val="00740135"/>
    <w:rsid w:val="0074225C"/>
    <w:rsid w:val="00743F98"/>
    <w:rsid w:val="00752A29"/>
    <w:rsid w:val="007576B7"/>
    <w:rsid w:val="007602F7"/>
    <w:rsid w:val="0077508F"/>
    <w:rsid w:val="00782B3A"/>
    <w:rsid w:val="007843B5"/>
    <w:rsid w:val="007942A0"/>
    <w:rsid w:val="007A444B"/>
    <w:rsid w:val="007B303A"/>
    <w:rsid w:val="007B3170"/>
    <w:rsid w:val="007C4AF4"/>
    <w:rsid w:val="007C7A8D"/>
    <w:rsid w:val="007F327F"/>
    <w:rsid w:val="007F7644"/>
    <w:rsid w:val="0080515A"/>
    <w:rsid w:val="00805F38"/>
    <w:rsid w:val="00807292"/>
    <w:rsid w:val="0083431A"/>
    <w:rsid w:val="00846B04"/>
    <w:rsid w:val="00883944"/>
    <w:rsid w:val="00884024"/>
    <w:rsid w:val="00892A34"/>
    <w:rsid w:val="00893117"/>
    <w:rsid w:val="008B1266"/>
    <w:rsid w:val="008D2DE3"/>
    <w:rsid w:val="008D5912"/>
    <w:rsid w:val="009021CF"/>
    <w:rsid w:val="0091737C"/>
    <w:rsid w:val="0092299E"/>
    <w:rsid w:val="009348A4"/>
    <w:rsid w:val="00937E87"/>
    <w:rsid w:val="009573F7"/>
    <w:rsid w:val="00976BDE"/>
    <w:rsid w:val="0098250D"/>
    <w:rsid w:val="009B0E0B"/>
    <w:rsid w:val="009B4954"/>
    <w:rsid w:val="009B58E9"/>
    <w:rsid w:val="009B63D9"/>
    <w:rsid w:val="009C1EE1"/>
    <w:rsid w:val="009D3548"/>
    <w:rsid w:val="009D61F3"/>
    <w:rsid w:val="009F108B"/>
    <w:rsid w:val="00A16080"/>
    <w:rsid w:val="00A26FD3"/>
    <w:rsid w:val="00A3262C"/>
    <w:rsid w:val="00A45030"/>
    <w:rsid w:val="00A504C6"/>
    <w:rsid w:val="00A52C8A"/>
    <w:rsid w:val="00A5599D"/>
    <w:rsid w:val="00A74491"/>
    <w:rsid w:val="00A86B5C"/>
    <w:rsid w:val="00A9402B"/>
    <w:rsid w:val="00AA0848"/>
    <w:rsid w:val="00AA6547"/>
    <w:rsid w:val="00AC2E58"/>
    <w:rsid w:val="00AC62D7"/>
    <w:rsid w:val="00AC71EE"/>
    <w:rsid w:val="00AF0786"/>
    <w:rsid w:val="00AF37AC"/>
    <w:rsid w:val="00B066A4"/>
    <w:rsid w:val="00B06A5C"/>
    <w:rsid w:val="00B21070"/>
    <w:rsid w:val="00B21074"/>
    <w:rsid w:val="00B3723B"/>
    <w:rsid w:val="00B47578"/>
    <w:rsid w:val="00B55FF7"/>
    <w:rsid w:val="00B565B6"/>
    <w:rsid w:val="00B574BD"/>
    <w:rsid w:val="00B61F9D"/>
    <w:rsid w:val="00B71A3E"/>
    <w:rsid w:val="00B7793D"/>
    <w:rsid w:val="00B86060"/>
    <w:rsid w:val="00B905A2"/>
    <w:rsid w:val="00BA7617"/>
    <w:rsid w:val="00BB53F1"/>
    <w:rsid w:val="00BB6654"/>
    <w:rsid w:val="00BC1DF1"/>
    <w:rsid w:val="00BC2227"/>
    <w:rsid w:val="00BC436B"/>
    <w:rsid w:val="00BC6C65"/>
    <w:rsid w:val="00BE58DA"/>
    <w:rsid w:val="00BF1931"/>
    <w:rsid w:val="00BF22B7"/>
    <w:rsid w:val="00C00454"/>
    <w:rsid w:val="00C006E2"/>
    <w:rsid w:val="00C01DDA"/>
    <w:rsid w:val="00C22E60"/>
    <w:rsid w:val="00C47509"/>
    <w:rsid w:val="00C56E9B"/>
    <w:rsid w:val="00C774DB"/>
    <w:rsid w:val="00C81917"/>
    <w:rsid w:val="00CB22E9"/>
    <w:rsid w:val="00CF122F"/>
    <w:rsid w:val="00D25D7D"/>
    <w:rsid w:val="00D54DF7"/>
    <w:rsid w:val="00D6658A"/>
    <w:rsid w:val="00D9766C"/>
    <w:rsid w:val="00DB03BD"/>
    <w:rsid w:val="00DB5F69"/>
    <w:rsid w:val="00DD2068"/>
    <w:rsid w:val="00DE4193"/>
    <w:rsid w:val="00DF0C55"/>
    <w:rsid w:val="00E11EDE"/>
    <w:rsid w:val="00E13CAA"/>
    <w:rsid w:val="00E16034"/>
    <w:rsid w:val="00E32852"/>
    <w:rsid w:val="00E4050B"/>
    <w:rsid w:val="00E4441F"/>
    <w:rsid w:val="00E53595"/>
    <w:rsid w:val="00E53D6B"/>
    <w:rsid w:val="00E60B4D"/>
    <w:rsid w:val="00E70756"/>
    <w:rsid w:val="00E71981"/>
    <w:rsid w:val="00E77EB2"/>
    <w:rsid w:val="00E91ABC"/>
    <w:rsid w:val="00E957DD"/>
    <w:rsid w:val="00E96D92"/>
    <w:rsid w:val="00EB117F"/>
    <w:rsid w:val="00EC354D"/>
    <w:rsid w:val="00EC7016"/>
    <w:rsid w:val="00EC7689"/>
    <w:rsid w:val="00EF4B4D"/>
    <w:rsid w:val="00F12159"/>
    <w:rsid w:val="00F12422"/>
    <w:rsid w:val="00F15A50"/>
    <w:rsid w:val="00F21FC8"/>
    <w:rsid w:val="00F24A89"/>
    <w:rsid w:val="00F31D47"/>
    <w:rsid w:val="00F4614C"/>
    <w:rsid w:val="00F51C48"/>
    <w:rsid w:val="00F64A08"/>
    <w:rsid w:val="00F67085"/>
    <w:rsid w:val="00F67A36"/>
    <w:rsid w:val="00F67F2F"/>
    <w:rsid w:val="00F76E96"/>
    <w:rsid w:val="00F83AC6"/>
    <w:rsid w:val="00F84963"/>
    <w:rsid w:val="00F92EE1"/>
    <w:rsid w:val="00FC1E87"/>
    <w:rsid w:val="00FC5C96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9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96D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96D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96D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96D9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0943;&#21009;&#20551;&#37322;\2020\&#20943;&#21009;&#24314;&#35758;&#20070;&#27169;&#26495;&#65288;2020.6.23&#65289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260BE-AD65-4311-AB60-6BC0267E3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减刑建议书模板（2020.6.23）.dotx</Template>
  <TotalTime>66</TotalTime>
  <Pages>2</Pages>
  <Words>152</Words>
  <Characters>870</Characters>
  <Application>Microsoft Office Word</Application>
  <DocSecurity>0</DocSecurity>
  <Lines>7</Lines>
  <Paragraphs>2</Paragraphs>
  <ScaleCrop>false</ScaleCrop>
  <Company>微软中国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微软用户</dc:creator>
  <cp:lastModifiedBy>Administrator</cp:lastModifiedBy>
  <cp:revision>5</cp:revision>
  <cp:lastPrinted>2021-09-14T06:37:00Z</cp:lastPrinted>
  <dcterms:created xsi:type="dcterms:W3CDTF">2021-09-06T08:52:00Z</dcterms:created>
  <dcterms:modified xsi:type="dcterms:W3CDTF">2021-11-18T03:12:00Z</dcterms:modified>
</cp:coreProperties>
</file>