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CESI楷体-GB2312" w:hAnsi="CESI楷体-GB2312" w:eastAsia="CESI楷体-GB2312" w:cs="CESI楷体-GB231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417</w:t>
      </w:r>
      <w:r>
        <w:rPr>
          <w:rFonts w:hint="eastAsia" w:ascii="CESI楷体-GB2312" w:hAnsi="CESI楷体-GB2312" w:eastAsia="CESI楷体-GB2312" w:cs="CESI楷体-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罪犯王志深，男，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1989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日出生，汉族，初中文化，户籍地安徽省亳州市谯城区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eastAsia="zh-CN"/>
        </w:rPr>
        <w:t>，捕前</w:t>
      </w:r>
      <w:r>
        <w:rPr>
          <w:rFonts w:hint="eastAsia" w:ascii="仿宋_GB2312" w:hAnsi="仿宋_GB2312" w:cs="仿宋_GB2312"/>
          <w:szCs w:val="32"/>
          <w:lang w:eastAsia="zh-CN"/>
        </w:rPr>
        <w:t>无固定职业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福建省漳州市芗城区人民法院于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0602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刑</w:t>
      </w:r>
      <w:r>
        <w:rPr>
          <w:rFonts w:hint="eastAsia" w:ascii="仿宋_GB2312" w:hAnsi="仿宋_GB2312" w:cs="仿宋_GB2312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149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号刑事判决，</w:t>
      </w:r>
      <w:r>
        <w:rPr>
          <w:rFonts w:hint="eastAsia" w:ascii="仿宋_GB2312" w:hAnsi="仿宋_GB2312" w:cs="仿宋_GB231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被告人王志深犯非法制造、买卖枪支罪，判处有期徒刑四年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非法狩猎罪，判处拘役六个月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，决定执行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有期徒刑四年。刑期自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日交付福建省闽西监狱执行刑罚。2024年11月26日，福建省龙岩市中级人民法院作出(2024)闽08刑更888号刑事裁定，对其减去有期徒刑五个月，2024年11月29日送达。现刑期至2026年9月23日止。属普管级罪犯。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遵守监规：该犯考核期内虽有违规，经教育后能遵守法律法规及监规纪律，接受教育改造。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奖惩情况：该犯上次评定表扬剩余考核分126分，本轮考核期2024年8月至2026年1月累计获</w:t>
      </w:r>
      <w:r>
        <w:rPr>
          <w:rFonts w:hint="eastAsia" w:ascii="仿宋_GB2312" w:hAnsi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考核分1795分，合计获得考核分1921分，表扬二次，物质奖励一次；间隔期202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年11月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日至2026年1月，获得考核分1395分；考核期内</w:t>
      </w:r>
      <w:r>
        <w:rPr>
          <w:rFonts w:hint="eastAsia" w:ascii="仿宋_GB2312" w:hAnsi="仿宋_GB2312" w:cs="仿宋_GB2312"/>
          <w:szCs w:val="32"/>
          <w:lang w:eastAsia="zh-CN"/>
        </w:rPr>
        <w:t>违规</w:t>
      </w:r>
      <w:r>
        <w:rPr>
          <w:rFonts w:hint="eastAsia" w:ascii="仿宋_GB2312" w:hAnsi="仿宋_GB2312" w:eastAsia="仿宋_GB2312" w:cs="仿宋_GB2312"/>
          <w:szCs w:val="32"/>
        </w:rPr>
        <w:t>1次，扣考核分5分，无重大违规。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王志深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cs="仿宋_GB2312"/>
          <w:szCs w:val="32"/>
          <w:lang w:eastAsia="zh-CN"/>
        </w:rPr>
        <w:t>有期徒刑四个月。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王志深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6516CA8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491924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3FF60202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3723B4"/>
    <w:rsid w:val="4F454AFF"/>
    <w:rsid w:val="4F6342A0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61439A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F7C0F25"/>
    <w:rsid w:val="6FAFFC23"/>
    <w:rsid w:val="6FEFD4C0"/>
    <w:rsid w:val="6FFC9DEE"/>
    <w:rsid w:val="70035DCE"/>
    <w:rsid w:val="706B694B"/>
    <w:rsid w:val="70706C59"/>
    <w:rsid w:val="71785961"/>
    <w:rsid w:val="72F92F64"/>
    <w:rsid w:val="740B34BA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B015E3"/>
    <w:rsid w:val="7BF90672"/>
    <w:rsid w:val="7C9C14A2"/>
    <w:rsid w:val="7CE9239A"/>
    <w:rsid w:val="7D3E5C28"/>
    <w:rsid w:val="7DE460A3"/>
    <w:rsid w:val="7DFC76C6"/>
    <w:rsid w:val="7E1A5A50"/>
    <w:rsid w:val="7F613BF7"/>
    <w:rsid w:val="7FBF4F9E"/>
    <w:rsid w:val="7FDC4D7D"/>
    <w:rsid w:val="7FFC5623"/>
    <w:rsid w:val="9DBF21FE"/>
    <w:rsid w:val="9EFFF532"/>
    <w:rsid w:val="AEFFCC39"/>
    <w:rsid w:val="D75D7733"/>
    <w:rsid w:val="DBBE47F4"/>
    <w:rsid w:val="DBF62D08"/>
    <w:rsid w:val="DF7F4539"/>
    <w:rsid w:val="DFCD1F50"/>
    <w:rsid w:val="EBDF4093"/>
    <w:rsid w:val="F6FBA654"/>
    <w:rsid w:val="FBDF57F8"/>
    <w:rsid w:val="FE9DB2A8"/>
    <w:rsid w:val="FEF71A93"/>
    <w:rsid w:val="FF87BBBF"/>
    <w:rsid w:val="FFACB00C"/>
    <w:rsid w:val="FFB78964"/>
    <w:rsid w:val="FFCFB401"/>
    <w:rsid w:val="FFEF1B99"/>
    <w:rsid w:val="FFF478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2023-12-11T16:05:00Z</dcterms:created>
  <dc:creator>郑凯宁</dc:creator>
  <cp:lastModifiedBy>uosuser</cp:lastModifiedBy>
  <cp:lastPrinted>2022-05-25T17:02:00Z</cp:lastPrinted>
  <dcterms:modified xsi:type="dcterms:W3CDTF">2026-04-29T15:24:00Z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DE0EB4EE0790E7DC95EDA869C1108156</vt:lpwstr>
  </property>
</Properties>
</file>