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453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林键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户籍地福建省泉州市泉港区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泉州市泉港区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日作出（2024）闽0505刑初331号刑事判决，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林键犯诈骗罪，判处有期徒刑一年六个月，并处罚金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一万五千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元；犯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偷越国（边）境罪，判处有期徒刑七个月，并处罚金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千元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，决定执行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十个月，并处罚金人民币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万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奖惩情况：该犯考核期2025年3月11日至2026年1月累计获考核分920.2分，表扬一次；考核期内无违规扣分。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该犯原判财产性判项已履行完毕，其中本次提请前向福建省泉州市泉港区人民法院缴纳罚金人民币22000元。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林键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剩余刑期</w:t>
      </w:r>
      <w:r>
        <w:rPr>
          <w:rFonts w:hint="eastAsia" w:ascii="仿宋_GB2312" w:hAnsi="仿宋_GB2312" w:eastAsia="仿宋_GB2312" w:cs="仿宋_GB2312"/>
          <w:szCs w:val="32"/>
        </w:rPr>
        <w:t>，特提请你院审理裁定。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林键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461A1E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6FC77F"/>
    <w:rsid w:val="7DE460A3"/>
    <w:rsid w:val="7E1A5A50"/>
    <w:rsid w:val="7F613BF7"/>
    <w:rsid w:val="7FBF4F9E"/>
    <w:rsid w:val="7FDC4D7D"/>
    <w:rsid w:val="7FE65D20"/>
    <w:rsid w:val="7FFC5623"/>
    <w:rsid w:val="9DBF21FE"/>
    <w:rsid w:val="D75D7733"/>
    <w:rsid w:val="D79EF2F0"/>
    <w:rsid w:val="DBBE47F4"/>
    <w:rsid w:val="DBF62D08"/>
    <w:rsid w:val="DF7F4539"/>
    <w:rsid w:val="DFCD1F50"/>
    <w:rsid w:val="EBDF4093"/>
    <w:rsid w:val="EDF79D5C"/>
    <w:rsid w:val="FBFEBADB"/>
    <w:rsid w:val="FEF71A93"/>
    <w:rsid w:val="FF1FF57B"/>
    <w:rsid w:val="FFACB00C"/>
    <w:rsid w:val="FFCFB401"/>
    <w:rsid w:val="FFEF1B99"/>
    <w:rsid w:val="FFF5542F"/>
    <w:rsid w:val="FFFB2D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2023-12-12T00:05:00Z</dcterms:created>
  <dc:creator>郑凯宁</dc:creator>
  <cp:lastModifiedBy>uosuser</cp:lastModifiedBy>
  <cp:lastPrinted>2022-05-26T01:02:00Z</cp:lastPrinted>
  <dcterms:modified xsi:type="dcterms:W3CDTF">2026-04-29T15:26:29Z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6FCF73BD8158BAEC0F45A96967EE131E</vt:lpwstr>
  </property>
</Properties>
</file>