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〕闽西监减字第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600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胡益祖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户籍地福建省诏安县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曾因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抢劫罪、盗窃罪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月被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福建省云霄县人民法院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判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有期徒刑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1.7万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日刑满释放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系前科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诏安县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日作出(202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)闽0624刑初</w:t>
      </w:r>
      <w:r>
        <w:rPr>
          <w:rFonts w:hint="eastAsia" w:ascii="仿宋_GB2312" w:hAnsi="仿宋_GB2312" w:cs="仿宋_GB231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Cs w:val="32"/>
        </w:rPr>
        <w:t>号刑事判决，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cs="仿宋_GB2312"/>
          <w:szCs w:val="32"/>
          <w:lang w:eastAsia="zh-CN"/>
        </w:rPr>
        <w:t>胡益祖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掩饰、隐瞒犯罪所得罪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个月，并处罚金</w:t>
      </w:r>
      <w:r>
        <w:rPr>
          <w:rFonts w:hint="eastAsia" w:ascii="仿宋_GB2312" w:hAnsi="仿宋_GB2312" w:cs="仿宋_GB2312"/>
          <w:szCs w:val="32"/>
          <w:lang w:val="en-US" w:eastAsia="zh-CN"/>
        </w:rPr>
        <w:t>3.3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奖惩情况：该犯考核期2024年6月11日至2026年3月累计获考核分1977.5分，表扬三次；考核期内无违规扣分。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</w:t>
      </w:r>
      <w:r>
        <w:rPr>
          <w:rFonts w:hint="eastAsia" w:ascii="仿宋_GB2312" w:hAnsi="仿宋_GB2312" w:cs="仿宋_GB2312"/>
          <w:szCs w:val="32"/>
          <w:lang w:val="en-US" w:eastAsia="zh-CN"/>
        </w:rPr>
        <w:t>3.3</w:t>
      </w:r>
      <w:r>
        <w:rPr>
          <w:rFonts w:hint="eastAsia" w:ascii="仿宋_GB2312" w:hAnsi="仿宋_GB2312" w:cs="仿宋_GB2312"/>
          <w:szCs w:val="32"/>
          <w:lang w:eastAsia="zh-CN"/>
        </w:rPr>
        <w:t>万</w:t>
      </w:r>
      <w:r>
        <w:rPr>
          <w:rFonts w:hint="eastAsia" w:ascii="仿宋_GB2312" w:hAnsi="仿宋_GB2312" w:eastAsia="仿宋_GB2312" w:cs="仿宋_GB2312"/>
          <w:szCs w:val="32"/>
        </w:rPr>
        <w:t>元，其中本次提请前向福建省诏安县人民法院缴纳罚金人民币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3.3</w:t>
      </w:r>
      <w:r>
        <w:rPr>
          <w:rFonts w:hint="eastAsia" w:ascii="仿宋_GB2312" w:hAnsi="仿宋_GB2312" w:cs="仿宋_GB2312"/>
          <w:szCs w:val="32"/>
          <w:lang w:eastAsia="zh-CN"/>
        </w:rPr>
        <w:t>万</w:t>
      </w:r>
      <w:r>
        <w:rPr>
          <w:rFonts w:hint="eastAsia" w:ascii="仿宋_GB2312" w:hAnsi="仿宋_GB2312" w:eastAsia="仿宋_GB2312" w:cs="仿宋_GB2312"/>
          <w:szCs w:val="32"/>
        </w:rPr>
        <w:t>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胡益祖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胡益祖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EFD1F22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BF81B41"/>
    <w:rsid w:val="6CFA8CD1"/>
    <w:rsid w:val="6D4A7888"/>
    <w:rsid w:val="6E1A7D08"/>
    <w:rsid w:val="6E8E14A3"/>
    <w:rsid w:val="6F7C0F25"/>
    <w:rsid w:val="6FAFFC23"/>
    <w:rsid w:val="70035DCE"/>
    <w:rsid w:val="706B694B"/>
    <w:rsid w:val="70706C59"/>
    <w:rsid w:val="72F92F64"/>
    <w:rsid w:val="740B34BA"/>
    <w:rsid w:val="75DFE4B7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F7AA91"/>
    <w:rsid w:val="7BF90672"/>
    <w:rsid w:val="7C9C14A2"/>
    <w:rsid w:val="7CE9239A"/>
    <w:rsid w:val="7D3E5C28"/>
    <w:rsid w:val="7DE460A3"/>
    <w:rsid w:val="7E1A5A50"/>
    <w:rsid w:val="7F588D7E"/>
    <w:rsid w:val="7F613BF7"/>
    <w:rsid w:val="7FB66449"/>
    <w:rsid w:val="7FBF4F9E"/>
    <w:rsid w:val="7FDC4D7D"/>
    <w:rsid w:val="7FFC5623"/>
    <w:rsid w:val="9DBF21FE"/>
    <w:rsid w:val="D75D7733"/>
    <w:rsid w:val="DBBE47F4"/>
    <w:rsid w:val="DBF62D08"/>
    <w:rsid w:val="DF7F4539"/>
    <w:rsid w:val="DFCD1F50"/>
    <w:rsid w:val="EBDF4093"/>
    <w:rsid w:val="EFFF369B"/>
    <w:rsid w:val="F1F66D8C"/>
    <w:rsid w:val="FBFDDB17"/>
    <w:rsid w:val="FEF71A93"/>
    <w:rsid w:val="FF1FF57B"/>
    <w:rsid w:val="FFACB00C"/>
    <w:rsid w:val="FFCFB401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13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2023-12-12T16:05:00Z</dcterms:created>
  <dc:creator>郑凯宁</dc:creator>
  <cp:lastModifiedBy>uosuser</cp:lastModifiedBy>
  <cp:lastPrinted>2022-05-26T17:02:00Z</cp:lastPrinted>
  <dcterms:modified xsi:type="dcterms:W3CDTF">2026-07-02T16:39:51Z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CBFECBC6912317965FACE8691A19943F</vt:lpwstr>
  </property>
</Properties>
</file>